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0D3300" w14:textId="5D168A17" w:rsidR="003360AC" w:rsidRPr="00963F4D" w:rsidRDefault="00000AC5" w:rsidP="0032759C">
      <w:pPr>
        <w:spacing w:line="259" w:lineRule="auto"/>
        <w:jc w:val="left"/>
        <w:rPr>
          <w:rFonts w:cstheme="majorHAnsi"/>
          <w:b/>
          <w:color w:val="074E8E" w:themeColor="text2"/>
          <w:sz w:val="40"/>
          <w:szCs w:val="22"/>
        </w:rPr>
      </w:pPr>
      <w:r w:rsidRPr="00963F4D">
        <w:rPr>
          <w:rFonts w:cstheme="majorHAnsi"/>
          <w:b/>
          <w:noProof/>
          <w:color w:val="074E8E" w:themeColor="text2"/>
          <w:sz w:val="40"/>
          <w:szCs w:val="22"/>
        </w:rPr>
        <w:drawing>
          <wp:anchor distT="0" distB="0" distL="114300" distR="114300" simplePos="0" relativeHeight="251657216" behindDoc="1" locked="0" layoutInCell="1" allowOverlap="1" wp14:anchorId="35518E66" wp14:editId="4EAD0376">
            <wp:simplePos x="0" y="0"/>
            <wp:positionH relativeFrom="column">
              <wp:posOffset>-975360</wp:posOffset>
            </wp:positionH>
            <wp:positionV relativeFrom="paragraph">
              <wp:posOffset>-1082040</wp:posOffset>
            </wp:positionV>
            <wp:extent cx="10925175" cy="10712450"/>
            <wp:effectExtent l="0" t="0" r="0" b="6350"/>
            <wp:wrapNone/>
            <wp:docPr id="1" name="Imagen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a:extLst>
                        <a:ext uri="{C183D7F6-B498-43B3-948B-1728B52AA6E4}">
                          <adec:decorative xmlns:adec="http://schemas.microsoft.com/office/drawing/2017/decorative" val="1"/>
                        </a:ext>
                      </a:extLst>
                    </pic:cNvPr>
                    <pic:cNvPicPr>
                      <a:picLocks noChangeAspect="1" noChangeArrowheads="1"/>
                    </pic:cNvPicPr>
                  </pic:nvPicPr>
                  <pic:blipFill rotWithShape="1">
                    <a:blip r:embed="rId9">
                      <a:extLst>
                        <a:ext uri="{28A0092B-C50C-407E-A947-70E740481C1C}">
                          <a14:useLocalDpi xmlns:a14="http://schemas.microsoft.com/office/drawing/2010/main" val="0"/>
                        </a:ext>
                      </a:extLst>
                    </a:blip>
                    <a:srcRect l="1522"/>
                    <a:stretch/>
                  </pic:blipFill>
                  <pic:spPr bwMode="auto">
                    <a:xfrm>
                      <a:off x="0" y="0"/>
                      <a:ext cx="10925175" cy="10712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6A7453" w14:textId="6E7A676F" w:rsidR="003360AC" w:rsidRPr="00963F4D" w:rsidRDefault="003360AC">
      <w:pPr>
        <w:spacing w:line="259" w:lineRule="auto"/>
        <w:jc w:val="left"/>
        <w:rPr>
          <w:rFonts w:cstheme="majorHAnsi"/>
          <w:b/>
          <w:color w:val="074E8E" w:themeColor="text2"/>
          <w:sz w:val="40"/>
          <w:szCs w:val="22"/>
        </w:rPr>
      </w:pPr>
    </w:p>
    <w:p w14:paraId="69FD4826" w14:textId="0744BEBD" w:rsidR="003360AC" w:rsidRPr="00963F4D" w:rsidRDefault="003360AC">
      <w:pPr>
        <w:spacing w:line="259" w:lineRule="auto"/>
        <w:jc w:val="left"/>
        <w:rPr>
          <w:rFonts w:cstheme="majorHAnsi"/>
          <w:b/>
          <w:color w:val="074E8E" w:themeColor="text2"/>
          <w:sz w:val="40"/>
          <w:szCs w:val="22"/>
        </w:rPr>
      </w:pPr>
    </w:p>
    <w:p w14:paraId="34C5DC41" w14:textId="4BA8DA3F" w:rsidR="003360AC" w:rsidRPr="00963F4D" w:rsidRDefault="003360AC">
      <w:pPr>
        <w:spacing w:line="259" w:lineRule="auto"/>
        <w:jc w:val="left"/>
        <w:rPr>
          <w:rFonts w:cstheme="majorHAnsi"/>
          <w:b/>
          <w:color w:val="074E8E" w:themeColor="text2"/>
          <w:sz w:val="40"/>
          <w:szCs w:val="22"/>
        </w:rPr>
      </w:pPr>
    </w:p>
    <w:p w14:paraId="259F8C85" w14:textId="71D6ED90" w:rsidR="003360AC" w:rsidRPr="00963F4D" w:rsidRDefault="003360AC">
      <w:pPr>
        <w:spacing w:line="259" w:lineRule="auto"/>
        <w:jc w:val="left"/>
        <w:rPr>
          <w:rFonts w:cstheme="majorHAnsi"/>
          <w:b/>
          <w:color w:val="074E8E" w:themeColor="text2"/>
          <w:sz w:val="40"/>
          <w:szCs w:val="22"/>
        </w:rPr>
      </w:pPr>
    </w:p>
    <w:p w14:paraId="74DE9B29" w14:textId="34FC2F1F" w:rsidR="003360AC" w:rsidRPr="00963F4D" w:rsidRDefault="003360AC">
      <w:pPr>
        <w:spacing w:line="259" w:lineRule="auto"/>
        <w:jc w:val="left"/>
        <w:rPr>
          <w:rFonts w:cstheme="majorHAnsi"/>
          <w:b/>
          <w:color w:val="074E8E" w:themeColor="text2"/>
          <w:sz w:val="40"/>
          <w:szCs w:val="22"/>
        </w:rPr>
      </w:pPr>
    </w:p>
    <w:p w14:paraId="1AF373BA" w14:textId="7986B790" w:rsidR="003360AC" w:rsidRPr="00963F4D" w:rsidRDefault="003360AC">
      <w:pPr>
        <w:spacing w:line="259" w:lineRule="auto"/>
        <w:jc w:val="left"/>
        <w:rPr>
          <w:rFonts w:cstheme="majorHAnsi"/>
          <w:b/>
          <w:color w:val="074E8E" w:themeColor="text2"/>
          <w:sz w:val="40"/>
          <w:szCs w:val="22"/>
        </w:rPr>
      </w:pPr>
    </w:p>
    <w:p w14:paraId="6D455AA2" w14:textId="354AE5F5" w:rsidR="00796102" w:rsidRPr="00963F4D" w:rsidRDefault="00796102">
      <w:pPr>
        <w:spacing w:line="259" w:lineRule="auto"/>
        <w:jc w:val="left"/>
        <w:rPr>
          <w:rFonts w:cstheme="majorHAnsi"/>
          <w:b/>
          <w:color w:val="074E8E" w:themeColor="text2"/>
          <w:sz w:val="40"/>
          <w:szCs w:val="22"/>
        </w:rPr>
      </w:pPr>
    </w:p>
    <w:p w14:paraId="42A70B8E" w14:textId="053C8A32" w:rsidR="00796102" w:rsidRPr="00963F4D" w:rsidRDefault="00796102">
      <w:pPr>
        <w:spacing w:line="259" w:lineRule="auto"/>
        <w:jc w:val="left"/>
        <w:rPr>
          <w:rFonts w:cstheme="majorHAnsi"/>
          <w:b/>
          <w:color w:val="074E8E" w:themeColor="text2"/>
          <w:sz w:val="40"/>
          <w:szCs w:val="22"/>
        </w:rPr>
      </w:pPr>
    </w:p>
    <w:p w14:paraId="635C9687" w14:textId="36D0A7D5" w:rsidR="00796102" w:rsidRPr="00963F4D" w:rsidRDefault="00796102">
      <w:pPr>
        <w:spacing w:line="259" w:lineRule="auto"/>
        <w:jc w:val="left"/>
        <w:rPr>
          <w:rFonts w:cstheme="majorHAnsi"/>
          <w:b/>
          <w:color w:val="074E8E" w:themeColor="text2"/>
          <w:sz w:val="40"/>
          <w:szCs w:val="22"/>
        </w:rPr>
      </w:pPr>
    </w:p>
    <w:p w14:paraId="4FB65913" w14:textId="28319FAA" w:rsidR="00796102" w:rsidRPr="00963F4D" w:rsidRDefault="00796102">
      <w:pPr>
        <w:spacing w:line="259" w:lineRule="auto"/>
        <w:jc w:val="left"/>
        <w:rPr>
          <w:rFonts w:cstheme="majorHAnsi"/>
          <w:b/>
          <w:color w:val="074E8E" w:themeColor="text2"/>
          <w:sz w:val="40"/>
          <w:szCs w:val="22"/>
        </w:rPr>
      </w:pPr>
    </w:p>
    <w:p w14:paraId="5F3B6BF0" w14:textId="2FF39781" w:rsidR="00796102" w:rsidRPr="00963F4D" w:rsidRDefault="00796102">
      <w:pPr>
        <w:spacing w:line="259" w:lineRule="auto"/>
        <w:jc w:val="left"/>
        <w:rPr>
          <w:rFonts w:cstheme="majorHAnsi"/>
          <w:b/>
          <w:color w:val="074E8E" w:themeColor="text2"/>
          <w:sz w:val="40"/>
          <w:szCs w:val="22"/>
        </w:rPr>
      </w:pPr>
    </w:p>
    <w:p w14:paraId="08AB558E" w14:textId="165D84A1" w:rsidR="003360AC" w:rsidRPr="00963F4D" w:rsidRDefault="003360AC" w:rsidP="00796102">
      <w:pPr>
        <w:spacing w:after="60" w:line="192" w:lineRule="auto"/>
        <w:jc w:val="left"/>
        <w:rPr>
          <w:rFonts w:cstheme="majorHAnsi"/>
          <w:b/>
          <w:color w:val="074E8E" w:themeColor="text2"/>
          <w:sz w:val="40"/>
          <w:szCs w:val="22"/>
        </w:rPr>
      </w:pPr>
    </w:p>
    <w:sdt>
      <w:sdtPr>
        <w:rPr>
          <w:rFonts w:cstheme="majorHAnsi"/>
          <w:b/>
          <w:color w:val="FFFFFF" w:themeColor="background1"/>
          <w:sz w:val="110"/>
          <w:szCs w:val="110"/>
        </w:rPr>
        <w:alias w:val="Título"/>
        <w:tag w:val=""/>
        <w:id w:val="439341766"/>
        <w:placeholder>
          <w:docPart w:val="80DC6A0F65984B98B8DCEB24878837D7"/>
        </w:placeholder>
        <w:dataBinding w:prefixMappings="xmlns:ns0='http://purl.org/dc/elements/1.1/' xmlns:ns1='http://schemas.openxmlformats.org/package/2006/metadata/core-properties' " w:xpath="/ns1:coreProperties[1]/ns0:title[1]" w:storeItemID="{6C3C8BC8-F283-45AE-878A-BAB7291924A1}"/>
        <w:text/>
      </w:sdtPr>
      <w:sdtContent>
        <w:p w14:paraId="4B217CBF" w14:textId="2D8CB4A9" w:rsidR="003360AC" w:rsidRPr="00963F4D" w:rsidRDefault="00D75C98" w:rsidP="00796102">
          <w:pPr>
            <w:spacing w:after="60" w:line="192" w:lineRule="auto"/>
            <w:jc w:val="left"/>
            <w:rPr>
              <w:rFonts w:cstheme="majorHAnsi"/>
              <w:b/>
              <w:color w:val="FFFFFF" w:themeColor="background1"/>
              <w:sz w:val="110"/>
              <w:szCs w:val="110"/>
            </w:rPr>
          </w:pPr>
          <w:r>
            <w:rPr>
              <w:rFonts w:cstheme="majorHAnsi"/>
              <w:b/>
              <w:color w:val="FFFFFF" w:themeColor="background1"/>
              <w:sz w:val="110"/>
              <w:szCs w:val="110"/>
            </w:rPr>
            <w:t>Anexos Documentación</w:t>
          </w:r>
        </w:p>
      </w:sdtContent>
    </w:sdt>
    <w:sdt>
      <w:sdtPr>
        <w:rPr>
          <w:rStyle w:val="Subtitulo"/>
        </w:rPr>
        <w:alias w:val="Subtítulo"/>
        <w:tag w:val="Subtítulo"/>
        <w:id w:val="-320659825"/>
        <w:placeholder>
          <w:docPart w:val="9693BD2102114BBCA527BF8DD1662628"/>
        </w:placeholder>
        <w:dataBinding w:prefixMappings="xmlns:ns0='http://purl.org/dc/elements/1.1/' xmlns:ns1='http://schemas.openxmlformats.org/package/2006/metadata/core-properties' " w:xpath="/ns1:coreProperties[1]/ns0:description[1]" w:storeItemID="{6C3C8BC8-F283-45AE-878A-BAB7291924A1}"/>
        <w:text w:multiLine="1"/>
      </w:sdtPr>
      <w:sdtContent>
        <w:p w14:paraId="5EBB94E2" w14:textId="0492A520" w:rsidR="003360AC" w:rsidRPr="00E33B4C" w:rsidRDefault="00D75C98" w:rsidP="003360AC">
          <w:pPr>
            <w:tabs>
              <w:tab w:val="left" w:pos="9356"/>
            </w:tabs>
            <w:ind w:right="2"/>
            <w:jc w:val="left"/>
            <w:rPr>
              <w:rStyle w:val="Subtitulo"/>
            </w:rPr>
          </w:pPr>
          <w:r>
            <w:rPr>
              <w:rStyle w:val="Subtitulo"/>
            </w:rPr>
            <w:t>Integración WS LexNET</w:t>
          </w:r>
        </w:p>
      </w:sdtContent>
    </w:sdt>
    <w:p w14:paraId="5D4B98B6" w14:textId="1DAFA04B" w:rsidR="005763BE" w:rsidRPr="00963F4D" w:rsidRDefault="00BA2777">
      <w:pPr>
        <w:spacing w:line="259" w:lineRule="auto"/>
        <w:jc w:val="left"/>
        <w:rPr>
          <w:rFonts w:cstheme="majorHAnsi"/>
          <w:b/>
          <w:color w:val="074E8E" w:themeColor="text2"/>
          <w:sz w:val="40"/>
          <w:szCs w:val="22"/>
        </w:rPr>
        <w:sectPr w:rsidR="005763BE" w:rsidRPr="00963F4D" w:rsidSect="00250E9B">
          <w:pgSz w:w="11907" w:h="16839" w:code="9"/>
          <w:pgMar w:top="1701" w:right="1440" w:bottom="1440" w:left="1440" w:header="624" w:footer="284" w:gutter="0"/>
          <w:cols w:space="720"/>
          <w:docGrid w:linePitch="360"/>
        </w:sectPr>
      </w:pPr>
      <w:r w:rsidRPr="0008614D">
        <w:rPr>
          <w:rFonts w:cstheme="majorHAnsi"/>
          <w:b/>
          <w:noProof/>
          <w:color w:val="074E8E" w:themeColor="text2"/>
          <w:sz w:val="40"/>
          <w:szCs w:val="22"/>
        </w:rPr>
        <w:drawing>
          <wp:anchor distT="0" distB="0" distL="114300" distR="114300" simplePos="0" relativeHeight="251701760" behindDoc="0" locked="0" layoutInCell="1" allowOverlap="1" wp14:anchorId="0C9A8E0E" wp14:editId="266BA518">
            <wp:simplePos x="0" y="0"/>
            <wp:positionH relativeFrom="column">
              <wp:posOffset>17092</wp:posOffset>
            </wp:positionH>
            <wp:positionV relativeFrom="paragraph">
              <wp:posOffset>767116</wp:posOffset>
            </wp:positionV>
            <wp:extent cx="3818489" cy="516011"/>
            <wp:effectExtent l="0" t="0" r="0" b="5080"/>
            <wp:wrapNone/>
            <wp:doc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56347" cy="521127"/>
                    </a:xfrm>
                    <a:prstGeom prst="rect">
                      <a:avLst/>
                    </a:prstGeom>
                  </pic:spPr>
                </pic:pic>
              </a:graphicData>
            </a:graphic>
            <wp14:sizeRelH relativeFrom="page">
              <wp14:pctWidth>0</wp14:pctWidth>
            </wp14:sizeRelH>
            <wp14:sizeRelV relativeFrom="page">
              <wp14:pctHeight>0</wp14:pctHeight>
            </wp14:sizeRelV>
          </wp:anchor>
        </w:drawing>
      </w:r>
      <w:r w:rsidR="005763BE" w:rsidRPr="00963F4D">
        <w:rPr>
          <w:rFonts w:cstheme="majorHAnsi"/>
          <w:b/>
          <w:color w:val="074E8E" w:themeColor="text2"/>
          <w:sz w:val="40"/>
          <w:szCs w:val="22"/>
        </w:rPr>
        <w:br w:type="page"/>
      </w:r>
    </w:p>
    <w:p w14:paraId="382E6C90" w14:textId="6D93C6C6" w:rsidR="000D666F" w:rsidRPr="00963F4D" w:rsidRDefault="000D666F" w:rsidP="00EF53AC">
      <w:pPr>
        <w:pStyle w:val="Ttulo"/>
        <w:rPr>
          <w:rFonts w:cstheme="majorHAnsi"/>
          <w:sz w:val="36"/>
          <w:szCs w:val="22"/>
        </w:rPr>
      </w:pPr>
      <w:r w:rsidRPr="00963F4D">
        <w:rPr>
          <w:rFonts w:cstheme="majorHAnsi"/>
          <w:sz w:val="36"/>
          <w:szCs w:val="22"/>
        </w:rPr>
        <w:lastRenderedPageBreak/>
        <w:t>Ficha del Documento</w:t>
      </w:r>
    </w:p>
    <w:tbl>
      <w:tblPr>
        <w:tblStyle w:val="Tablaconcuadrcula"/>
        <w:tblW w:w="0" w:type="auto"/>
        <w:tblInd w:w="108" w:type="dxa"/>
        <w:tblBorders>
          <w:top w:val="dotted" w:sz="4" w:space="0" w:color="074E8E" w:themeColor="text2"/>
          <w:left w:val="dotted" w:sz="4" w:space="0" w:color="074E8E" w:themeColor="text2"/>
          <w:bottom w:val="dotted" w:sz="4" w:space="0" w:color="074E8E" w:themeColor="text2"/>
          <w:right w:val="dotted" w:sz="4" w:space="0" w:color="074E8E" w:themeColor="text2"/>
          <w:insideH w:val="dotted" w:sz="4" w:space="0" w:color="074E8E" w:themeColor="text2"/>
          <w:insideV w:val="dotted" w:sz="4" w:space="0" w:color="074E8E" w:themeColor="text2"/>
        </w:tblBorders>
        <w:shd w:val="clear" w:color="auto" w:fill="FFFFFF" w:themeFill="background1"/>
        <w:tblCellMar>
          <w:top w:w="57" w:type="dxa"/>
          <w:bottom w:w="57" w:type="dxa"/>
        </w:tblCellMar>
        <w:tblLook w:val="04A0" w:firstRow="1" w:lastRow="0" w:firstColumn="1" w:lastColumn="0" w:noHBand="0" w:noVBand="1"/>
      </w:tblPr>
      <w:tblGrid>
        <w:gridCol w:w="2380"/>
        <w:gridCol w:w="6755"/>
      </w:tblGrid>
      <w:tr w:rsidR="000D666F" w:rsidRPr="00963F4D" w14:paraId="29B58326" w14:textId="77777777" w:rsidTr="00E25FC4">
        <w:trPr>
          <w:trHeight w:val="320"/>
        </w:trPr>
        <w:tc>
          <w:tcPr>
            <w:tcW w:w="2410" w:type="dxa"/>
            <w:shd w:val="clear" w:color="auto" w:fill="074E8E" w:themeFill="text2"/>
            <w:tcMar>
              <w:top w:w="85" w:type="dxa"/>
              <w:bottom w:w="0" w:type="dxa"/>
            </w:tcMar>
          </w:tcPr>
          <w:p w14:paraId="6807A01C" w14:textId="77777777" w:rsidR="000D666F" w:rsidRPr="00963F4D" w:rsidRDefault="000D666F" w:rsidP="00AD0EBB">
            <w:pPr>
              <w:pStyle w:val="TablaTtulo1"/>
            </w:pPr>
            <w:r w:rsidRPr="00963F4D">
              <w:t>AUTOR</w:t>
            </w:r>
          </w:p>
        </w:tc>
        <w:sdt>
          <w:sdtPr>
            <w:rPr>
              <w:rStyle w:val="Estilo2"/>
              <w:rFonts w:asciiTheme="majorHAnsi" w:hAnsiTheme="majorHAnsi" w:cstheme="majorHAnsi"/>
              <w:sz w:val="22"/>
              <w:szCs w:val="22"/>
            </w:rPr>
            <w:alias w:val="Autor"/>
            <w:tag w:val="Autor"/>
            <w:id w:val="-1458333269"/>
            <w:placeholder>
              <w:docPart w:val="D9E314FA65C540299931048C4D7302FA"/>
            </w:placeholder>
          </w:sdtPr>
          <w:sdtContent>
            <w:tc>
              <w:tcPr>
                <w:tcW w:w="6950" w:type="dxa"/>
                <w:shd w:val="clear" w:color="auto" w:fill="FFFFFF" w:themeFill="background1"/>
                <w:tcMar>
                  <w:top w:w="85" w:type="dxa"/>
                  <w:bottom w:w="0" w:type="dxa"/>
                </w:tcMar>
              </w:tcPr>
              <w:p w14:paraId="07963D2C" w14:textId="5145D93D" w:rsidR="000D666F" w:rsidRPr="00963F4D" w:rsidRDefault="00D75C98" w:rsidP="003F0761">
                <w:pPr>
                  <w:rPr>
                    <w:rFonts w:cstheme="majorHAnsi"/>
                    <w:i/>
                    <w:szCs w:val="22"/>
                  </w:rPr>
                </w:pPr>
                <w:r>
                  <w:rPr>
                    <w:rStyle w:val="Estilo2"/>
                    <w:rFonts w:asciiTheme="majorHAnsi" w:hAnsiTheme="majorHAnsi" w:cstheme="majorHAnsi"/>
                    <w:sz w:val="22"/>
                    <w:szCs w:val="22"/>
                  </w:rPr>
                  <w:t>LexNET Integración</w:t>
                </w:r>
              </w:p>
            </w:tc>
          </w:sdtContent>
        </w:sdt>
      </w:tr>
      <w:tr w:rsidR="000D666F" w:rsidRPr="00963F4D" w14:paraId="756419A5" w14:textId="77777777" w:rsidTr="00E25FC4">
        <w:trPr>
          <w:trHeight w:val="320"/>
        </w:trPr>
        <w:tc>
          <w:tcPr>
            <w:tcW w:w="2410" w:type="dxa"/>
            <w:shd w:val="clear" w:color="auto" w:fill="074E8E" w:themeFill="text2"/>
            <w:tcMar>
              <w:top w:w="85" w:type="dxa"/>
              <w:bottom w:w="0" w:type="dxa"/>
            </w:tcMar>
          </w:tcPr>
          <w:p w14:paraId="33750B31" w14:textId="41F66663" w:rsidR="000D666F" w:rsidRPr="00AD0EBB" w:rsidRDefault="000D666F" w:rsidP="00AD0EBB">
            <w:pPr>
              <w:pStyle w:val="TablaTtulo1"/>
            </w:pPr>
            <w:r w:rsidRPr="00AD0EBB">
              <w:t>ÁREA</w:t>
            </w:r>
          </w:p>
        </w:tc>
        <w:sdt>
          <w:sdtPr>
            <w:rPr>
              <w:rStyle w:val="Estilo2"/>
              <w:rFonts w:asciiTheme="majorHAnsi" w:hAnsiTheme="majorHAnsi" w:cstheme="majorHAnsi"/>
              <w:sz w:val="22"/>
              <w:szCs w:val="22"/>
            </w:rPr>
            <w:alias w:val="Área"/>
            <w:tag w:val="Área"/>
            <w:id w:val="810762953"/>
            <w:placeholder>
              <w:docPart w:val="7295846B4BFE4FF3A92EA24F115B2940"/>
            </w:placeholder>
          </w:sdtPr>
          <w:sdtContent>
            <w:tc>
              <w:tcPr>
                <w:tcW w:w="6950" w:type="dxa"/>
                <w:shd w:val="clear" w:color="auto" w:fill="FFFFFF" w:themeFill="background1"/>
                <w:tcMar>
                  <w:top w:w="85" w:type="dxa"/>
                  <w:bottom w:w="0" w:type="dxa"/>
                </w:tcMar>
              </w:tcPr>
              <w:p w14:paraId="2C3B2E18" w14:textId="3C684DFC"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Área de Gestión de la Demanda y Atención al Usuario</w:t>
                </w:r>
              </w:p>
            </w:tc>
          </w:sdtContent>
        </w:sdt>
      </w:tr>
      <w:tr w:rsidR="000D666F" w:rsidRPr="00963F4D" w14:paraId="725F45E9" w14:textId="77777777" w:rsidTr="00E25FC4">
        <w:trPr>
          <w:trHeight w:val="320"/>
        </w:trPr>
        <w:tc>
          <w:tcPr>
            <w:tcW w:w="2410" w:type="dxa"/>
            <w:shd w:val="clear" w:color="auto" w:fill="074E8E" w:themeFill="text2"/>
            <w:tcMar>
              <w:top w:w="85" w:type="dxa"/>
              <w:bottom w:w="0" w:type="dxa"/>
            </w:tcMar>
          </w:tcPr>
          <w:p w14:paraId="1C38C15C" w14:textId="6EBACC5F" w:rsidR="000D666F" w:rsidRPr="00AD0EBB" w:rsidRDefault="000D666F" w:rsidP="00AD0EBB">
            <w:pPr>
              <w:pStyle w:val="TablaTtulo1"/>
            </w:pPr>
            <w:r w:rsidRPr="00AD0EBB">
              <w:t>PROYECTO</w:t>
            </w:r>
          </w:p>
        </w:tc>
        <w:sdt>
          <w:sdtPr>
            <w:rPr>
              <w:rStyle w:val="Estilo2"/>
              <w:rFonts w:asciiTheme="majorHAnsi" w:hAnsiTheme="majorHAnsi" w:cstheme="majorHAnsi"/>
              <w:sz w:val="22"/>
              <w:szCs w:val="22"/>
            </w:rPr>
            <w:alias w:val="Proyecto"/>
            <w:tag w:val="Proyecto"/>
            <w:id w:val="981350426"/>
            <w:placeholder>
              <w:docPart w:val="CC4801D3E16E42D7A4E0953B97E20179"/>
            </w:placeholder>
          </w:sdtPr>
          <w:sdtContent>
            <w:tc>
              <w:tcPr>
                <w:tcW w:w="6950" w:type="dxa"/>
                <w:shd w:val="clear" w:color="auto" w:fill="FFFFFF" w:themeFill="background1"/>
                <w:tcMar>
                  <w:top w:w="85" w:type="dxa"/>
                  <w:bottom w:w="0" w:type="dxa"/>
                </w:tcMar>
              </w:tcPr>
              <w:p w14:paraId="485EA7FC" w14:textId="420CD740"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LexNET</w:t>
                </w:r>
              </w:p>
            </w:tc>
          </w:sdtContent>
        </w:sdt>
      </w:tr>
      <w:tr w:rsidR="000D666F" w:rsidRPr="00963F4D" w14:paraId="635C86B6" w14:textId="77777777" w:rsidTr="00E25FC4">
        <w:trPr>
          <w:trHeight w:val="320"/>
        </w:trPr>
        <w:tc>
          <w:tcPr>
            <w:tcW w:w="2410" w:type="dxa"/>
            <w:shd w:val="clear" w:color="auto" w:fill="074E8E" w:themeFill="text2"/>
            <w:tcMar>
              <w:top w:w="85" w:type="dxa"/>
              <w:bottom w:w="0" w:type="dxa"/>
            </w:tcMar>
          </w:tcPr>
          <w:p w14:paraId="4C09F3E7" w14:textId="77777777" w:rsidR="000D666F" w:rsidRPr="00AD0EBB" w:rsidRDefault="000D666F" w:rsidP="00AD0EBB">
            <w:pPr>
              <w:pStyle w:val="TablaTtulo1"/>
            </w:pPr>
            <w:r w:rsidRPr="00AD0EBB">
              <w:t>LUGAR DE REALIZACIÓN</w:t>
            </w:r>
          </w:p>
        </w:tc>
        <w:sdt>
          <w:sdtPr>
            <w:rPr>
              <w:rStyle w:val="Estilo2"/>
              <w:rFonts w:asciiTheme="majorHAnsi" w:hAnsiTheme="majorHAnsi" w:cstheme="majorHAnsi"/>
              <w:sz w:val="22"/>
              <w:szCs w:val="22"/>
            </w:rPr>
            <w:alias w:val="Lugar de realización"/>
            <w:tag w:val="Lugar de realización"/>
            <w:id w:val="478889322"/>
            <w:placeholder>
              <w:docPart w:val="25382129BEAA4ED4B9C66897DF614E70"/>
            </w:placeholder>
          </w:sdtPr>
          <w:sdtContent>
            <w:tc>
              <w:tcPr>
                <w:tcW w:w="6950" w:type="dxa"/>
                <w:shd w:val="clear" w:color="auto" w:fill="FFFFFF" w:themeFill="background1"/>
                <w:tcMar>
                  <w:top w:w="85" w:type="dxa"/>
                  <w:bottom w:w="0" w:type="dxa"/>
                </w:tcMar>
              </w:tcPr>
              <w:p w14:paraId="34DED34A" w14:textId="31A7CC92"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Subdirección General de Nuevas Tecnologías de la Justicia</w:t>
                </w:r>
              </w:p>
            </w:tc>
          </w:sdtContent>
        </w:sdt>
      </w:tr>
      <w:tr w:rsidR="000D666F" w:rsidRPr="00963F4D" w14:paraId="6A549C55" w14:textId="77777777" w:rsidTr="00E25FC4">
        <w:trPr>
          <w:trHeight w:val="320"/>
        </w:trPr>
        <w:tc>
          <w:tcPr>
            <w:tcW w:w="2410" w:type="dxa"/>
            <w:shd w:val="clear" w:color="auto" w:fill="074E8E" w:themeFill="text2"/>
            <w:tcMar>
              <w:top w:w="85" w:type="dxa"/>
              <w:bottom w:w="0" w:type="dxa"/>
            </w:tcMar>
          </w:tcPr>
          <w:p w14:paraId="6FA8E33C" w14:textId="77777777" w:rsidR="000D666F" w:rsidRPr="00AD0EBB" w:rsidRDefault="000D666F" w:rsidP="00AD0EBB">
            <w:pPr>
              <w:pStyle w:val="TablaTtulo1"/>
            </w:pPr>
            <w:r w:rsidRPr="00AD0EBB">
              <w:t>NOMBRE DEL DOCUMENTO</w:t>
            </w:r>
          </w:p>
        </w:tc>
        <w:sdt>
          <w:sdtPr>
            <w:rPr>
              <w:rStyle w:val="Estilo2"/>
              <w:rFonts w:asciiTheme="majorHAnsi" w:hAnsiTheme="majorHAnsi" w:cstheme="majorHAnsi"/>
              <w:sz w:val="22"/>
              <w:szCs w:val="22"/>
            </w:rPr>
            <w:alias w:val="Nombre del documento"/>
            <w:tag w:val="Nombre del documento"/>
            <w:id w:val="-679359535"/>
            <w:placeholder>
              <w:docPart w:val="30F11C69FE45412096646749D9D591E4"/>
            </w:placeholder>
          </w:sdtPr>
          <w:sdtContent>
            <w:tc>
              <w:tcPr>
                <w:tcW w:w="6950" w:type="dxa"/>
                <w:shd w:val="clear" w:color="auto" w:fill="FFFFFF" w:themeFill="background1"/>
                <w:tcMar>
                  <w:top w:w="85" w:type="dxa"/>
                  <w:bottom w:w="0" w:type="dxa"/>
                </w:tcMar>
              </w:tcPr>
              <w:p w14:paraId="3D225CF3" w14:textId="561B9729"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Anexos Documentación</w:t>
                </w:r>
              </w:p>
            </w:tc>
          </w:sdtContent>
        </w:sdt>
      </w:tr>
    </w:tbl>
    <w:p w14:paraId="4AFE62B6" w14:textId="77777777" w:rsidR="000D666F" w:rsidRPr="00963F4D" w:rsidRDefault="000D666F" w:rsidP="000D666F">
      <w:pPr>
        <w:rPr>
          <w:rFonts w:cstheme="majorHAnsi"/>
          <w:b/>
          <w:color w:val="074E8E" w:themeColor="text2"/>
          <w:sz w:val="14"/>
          <w:szCs w:val="22"/>
        </w:rPr>
      </w:pPr>
    </w:p>
    <w:p w14:paraId="1C1DC74C" w14:textId="433D8C7E" w:rsidR="000D666F" w:rsidRPr="00963F4D" w:rsidRDefault="000D666F" w:rsidP="00EF53AC">
      <w:pPr>
        <w:pStyle w:val="Ttulo"/>
        <w:rPr>
          <w:rFonts w:cstheme="majorHAnsi"/>
          <w:sz w:val="36"/>
          <w:szCs w:val="22"/>
        </w:rPr>
      </w:pPr>
      <w:r w:rsidRPr="00963F4D">
        <w:rPr>
          <w:rFonts w:cstheme="majorHAnsi"/>
          <w:sz w:val="36"/>
          <w:szCs w:val="22"/>
        </w:rPr>
        <w:t xml:space="preserve">Control de Versiones del Documento </w:t>
      </w:r>
    </w:p>
    <w:tbl>
      <w:tblPr>
        <w:tblStyle w:val="Tablaconcuadrcula"/>
        <w:tblW w:w="0" w:type="auto"/>
        <w:tblInd w:w="108" w:type="dxa"/>
        <w:tblBorders>
          <w:top w:val="dotted" w:sz="2" w:space="0" w:color="FFC400" w:themeColor="accent1"/>
          <w:left w:val="dotted" w:sz="2" w:space="0" w:color="FFC400" w:themeColor="accent1"/>
          <w:bottom w:val="dotted" w:sz="2" w:space="0" w:color="FFC400" w:themeColor="accent1"/>
          <w:right w:val="dotted" w:sz="2" w:space="0" w:color="FFC400" w:themeColor="accent1"/>
          <w:insideH w:val="dotted" w:sz="2" w:space="0" w:color="FFC400" w:themeColor="accent1"/>
          <w:insideV w:val="dotted" w:sz="2" w:space="0" w:color="FFC400" w:themeColor="accent1"/>
        </w:tblBorders>
        <w:tblCellMar>
          <w:top w:w="57" w:type="dxa"/>
          <w:bottom w:w="57" w:type="dxa"/>
        </w:tblCellMar>
        <w:tblLook w:val="04A0" w:firstRow="1" w:lastRow="0" w:firstColumn="1" w:lastColumn="0" w:noHBand="0" w:noVBand="1"/>
      </w:tblPr>
      <w:tblGrid>
        <w:gridCol w:w="1212"/>
        <w:gridCol w:w="1663"/>
        <w:gridCol w:w="1278"/>
        <w:gridCol w:w="4982"/>
      </w:tblGrid>
      <w:tr w:rsidR="000D666F" w:rsidRPr="00AD0EBB" w14:paraId="2A118E2B" w14:textId="77777777" w:rsidTr="0022768E">
        <w:tc>
          <w:tcPr>
            <w:tcW w:w="1213" w:type="dxa"/>
            <w:shd w:val="clear" w:color="auto" w:fill="074E8E" w:themeFill="text2"/>
            <w:tcMar>
              <w:top w:w="85" w:type="dxa"/>
              <w:bottom w:w="0" w:type="dxa"/>
            </w:tcMar>
          </w:tcPr>
          <w:p w14:paraId="3D7366A8" w14:textId="77777777" w:rsidR="000D666F" w:rsidRPr="00AD0EBB" w:rsidRDefault="000D666F" w:rsidP="00AD0EBB">
            <w:pPr>
              <w:pStyle w:val="TablaTtulo1"/>
            </w:pPr>
            <w:r w:rsidRPr="00AD0EBB">
              <w:t>Versión</w:t>
            </w:r>
          </w:p>
        </w:tc>
        <w:tc>
          <w:tcPr>
            <w:tcW w:w="1665" w:type="dxa"/>
            <w:shd w:val="clear" w:color="auto" w:fill="074E8E" w:themeFill="text2"/>
            <w:tcMar>
              <w:top w:w="85" w:type="dxa"/>
              <w:bottom w:w="0" w:type="dxa"/>
            </w:tcMar>
          </w:tcPr>
          <w:p w14:paraId="0F360FC7" w14:textId="3FEB8A68" w:rsidR="000D666F" w:rsidRPr="00AD0EBB" w:rsidRDefault="000D666F" w:rsidP="00AD0EBB">
            <w:pPr>
              <w:pStyle w:val="TablaTtulo1"/>
            </w:pPr>
            <w:r w:rsidRPr="00AD0EBB">
              <w:t>Autor</w:t>
            </w:r>
          </w:p>
        </w:tc>
        <w:tc>
          <w:tcPr>
            <w:tcW w:w="1255" w:type="dxa"/>
            <w:shd w:val="clear" w:color="auto" w:fill="074E8E" w:themeFill="text2"/>
            <w:tcMar>
              <w:top w:w="85" w:type="dxa"/>
              <w:bottom w:w="0" w:type="dxa"/>
            </w:tcMar>
          </w:tcPr>
          <w:p w14:paraId="2808097B" w14:textId="77777777" w:rsidR="000D666F" w:rsidRPr="00AD0EBB" w:rsidRDefault="000D666F" w:rsidP="00AD0EBB">
            <w:pPr>
              <w:pStyle w:val="TablaTtulo1"/>
            </w:pPr>
            <w:r w:rsidRPr="00AD0EBB">
              <w:t>Fecha</w:t>
            </w:r>
          </w:p>
        </w:tc>
        <w:tc>
          <w:tcPr>
            <w:tcW w:w="5002" w:type="dxa"/>
            <w:shd w:val="clear" w:color="auto" w:fill="074E8E" w:themeFill="text2"/>
            <w:tcMar>
              <w:top w:w="85" w:type="dxa"/>
              <w:bottom w:w="0" w:type="dxa"/>
            </w:tcMar>
          </w:tcPr>
          <w:p w14:paraId="57607266" w14:textId="77777777" w:rsidR="000D666F" w:rsidRPr="00AD0EBB" w:rsidRDefault="000D666F" w:rsidP="00AD0EBB">
            <w:pPr>
              <w:pStyle w:val="TablaTtulo1"/>
            </w:pPr>
            <w:r w:rsidRPr="00AD0EBB">
              <w:t>Descripción</w:t>
            </w:r>
          </w:p>
        </w:tc>
      </w:tr>
      <w:tr w:rsidR="000D666F" w:rsidRPr="00963F4D" w14:paraId="4710D659" w14:textId="77777777" w:rsidTr="0022768E">
        <w:sdt>
          <w:sdtPr>
            <w:rPr>
              <w:rFonts w:cstheme="majorHAnsi"/>
              <w:szCs w:val="22"/>
            </w:rPr>
            <w:alias w:val="Versión"/>
            <w:tag w:val="Versión"/>
            <w:id w:val="-350495450"/>
            <w:placeholder>
              <w:docPart w:val="26FB68B26BFF43D2AA4902E9FA415E61"/>
            </w:placeholder>
          </w:sdtPr>
          <w:sdtContent>
            <w:tc>
              <w:tcPr>
                <w:tcW w:w="1213" w:type="dxa"/>
                <w:tcMar>
                  <w:top w:w="85" w:type="dxa"/>
                  <w:bottom w:w="0" w:type="dxa"/>
                </w:tcMar>
              </w:tcPr>
              <w:p w14:paraId="7E87DCA9" w14:textId="117E63E7" w:rsidR="000D666F" w:rsidRPr="00963F4D" w:rsidRDefault="00D75C98" w:rsidP="003F0761">
                <w:pPr>
                  <w:jc w:val="left"/>
                  <w:rPr>
                    <w:rFonts w:cstheme="majorHAnsi"/>
                    <w:szCs w:val="22"/>
                  </w:rPr>
                </w:pPr>
                <w:r>
                  <w:rPr>
                    <w:rFonts w:cstheme="majorHAnsi"/>
                    <w:szCs w:val="22"/>
                  </w:rPr>
                  <w:t>V</w:t>
                </w:r>
                <w:r>
                  <w:t>1</w:t>
                </w:r>
              </w:p>
            </w:tc>
          </w:sdtContent>
        </w:sdt>
        <w:sdt>
          <w:sdtPr>
            <w:rPr>
              <w:rFonts w:cstheme="majorHAnsi"/>
              <w:szCs w:val="22"/>
            </w:rPr>
            <w:alias w:val="Autor"/>
            <w:tag w:val="Autor"/>
            <w:id w:val="382138388"/>
            <w:placeholder>
              <w:docPart w:val="21F4BA5E00B34D449BC002968AF52837"/>
            </w:placeholder>
          </w:sdtPr>
          <w:sdtContent>
            <w:tc>
              <w:tcPr>
                <w:tcW w:w="1665" w:type="dxa"/>
                <w:tcMar>
                  <w:top w:w="85" w:type="dxa"/>
                  <w:bottom w:w="0" w:type="dxa"/>
                </w:tcMar>
              </w:tcPr>
              <w:p w14:paraId="3D2945D1" w14:textId="6B23F32A" w:rsidR="000D666F" w:rsidRPr="00963F4D" w:rsidRDefault="00D75C98" w:rsidP="003F0761">
                <w:pPr>
                  <w:jc w:val="left"/>
                  <w:rPr>
                    <w:rFonts w:cstheme="majorHAnsi"/>
                    <w:szCs w:val="22"/>
                  </w:rPr>
                </w:pPr>
                <w:r>
                  <w:rPr>
                    <w:rFonts w:cstheme="majorHAnsi"/>
                    <w:szCs w:val="22"/>
                  </w:rPr>
                  <w:t>I</w:t>
                </w:r>
                <w:r>
                  <w:t>ntegración LexNET</w:t>
                </w:r>
              </w:p>
            </w:tc>
          </w:sdtContent>
        </w:sdt>
        <w:tc>
          <w:tcPr>
            <w:tcW w:w="1255" w:type="dxa"/>
            <w:tcMar>
              <w:top w:w="85" w:type="dxa"/>
              <w:bottom w:w="0" w:type="dxa"/>
            </w:tcMar>
          </w:tcPr>
          <w:p w14:paraId="736837AB" w14:textId="19AEACE6" w:rsidR="000D666F" w:rsidRPr="00963F4D" w:rsidRDefault="00D75C98" w:rsidP="0097653D">
            <w:pPr>
              <w:pStyle w:val="FechaDocumento"/>
              <w:rPr>
                <w:rFonts w:cstheme="majorHAnsi"/>
                <w:sz w:val="22"/>
                <w:szCs w:val="22"/>
              </w:rPr>
            </w:pPr>
            <w:r>
              <w:rPr>
                <w:rFonts w:cstheme="majorHAnsi"/>
                <w:sz w:val="22"/>
                <w:szCs w:val="22"/>
              </w:rPr>
              <w:t>0</w:t>
            </w:r>
            <w:r>
              <w:t>6/05/2022</w:t>
            </w:r>
          </w:p>
        </w:tc>
        <w:sdt>
          <w:sdtPr>
            <w:rPr>
              <w:rFonts w:cstheme="majorHAnsi"/>
              <w:szCs w:val="22"/>
            </w:rPr>
            <w:alias w:val="Descripción del cambio"/>
            <w:tag w:val="Descripción del cambio"/>
            <w:id w:val="647634932"/>
            <w:placeholder>
              <w:docPart w:val="9A29DF6A8E62466A85B8D1FF9B3EB9BF"/>
            </w:placeholder>
          </w:sdtPr>
          <w:sdtContent>
            <w:tc>
              <w:tcPr>
                <w:tcW w:w="5002" w:type="dxa"/>
                <w:tcMar>
                  <w:top w:w="85" w:type="dxa"/>
                  <w:bottom w:w="0" w:type="dxa"/>
                </w:tcMar>
              </w:tcPr>
              <w:p w14:paraId="002C85AC" w14:textId="78978583" w:rsidR="000D666F" w:rsidRPr="00963F4D" w:rsidRDefault="00D75C98" w:rsidP="003F0761">
                <w:pPr>
                  <w:jc w:val="left"/>
                  <w:rPr>
                    <w:rFonts w:cstheme="majorHAnsi"/>
                    <w:szCs w:val="22"/>
                  </w:rPr>
                </w:pPr>
                <w:r>
                  <w:rPr>
                    <w:rFonts w:cstheme="majorHAnsi"/>
                    <w:szCs w:val="22"/>
                  </w:rPr>
                  <w:t>S</w:t>
                </w:r>
                <w:r>
                  <w:t>e crea nueva documentación para la versión 3.25 de los WS LexNET</w:t>
                </w:r>
              </w:p>
            </w:tc>
          </w:sdtContent>
        </w:sdt>
      </w:tr>
      <w:tr w:rsidR="000849AE" w:rsidRPr="00963F4D" w14:paraId="321470CB" w14:textId="77777777" w:rsidTr="0022768E">
        <w:tc>
          <w:tcPr>
            <w:tcW w:w="1213" w:type="dxa"/>
            <w:tcMar>
              <w:top w:w="85" w:type="dxa"/>
              <w:bottom w:w="0" w:type="dxa"/>
            </w:tcMar>
          </w:tcPr>
          <w:p w14:paraId="4E76E025" w14:textId="01B5FE0D" w:rsidR="000849AE" w:rsidRDefault="000849AE" w:rsidP="000849AE">
            <w:pPr>
              <w:jc w:val="left"/>
              <w:rPr>
                <w:rFonts w:cstheme="majorHAnsi"/>
                <w:szCs w:val="22"/>
              </w:rPr>
            </w:pPr>
            <w:r>
              <w:rPr>
                <w:rFonts w:cstheme="majorHAnsi"/>
                <w:szCs w:val="22"/>
              </w:rPr>
              <w:t>V2</w:t>
            </w:r>
          </w:p>
        </w:tc>
        <w:sdt>
          <w:sdtPr>
            <w:rPr>
              <w:rFonts w:cstheme="majorHAnsi"/>
              <w:szCs w:val="22"/>
            </w:rPr>
            <w:alias w:val="Autor"/>
            <w:tag w:val="Autor"/>
            <w:id w:val="-1601409662"/>
            <w:placeholder>
              <w:docPart w:val="3737629EC0C2417CA88D73029616F775"/>
            </w:placeholder>
          </w:sdtPr>
          <w:sdtContent>
            <w:tc>
              <w:tcPr>
                <w:tcW w:w="1665" w:type="dxa"/>
                <w:tcMar>
                  <w:top w:w="85" w:type="dxa"/>
                  <w:bottom w:w="0" w:type="dxa"/>
                </w:tcMar>
              </w:tcPr>
              <w:p w14:paraId="4181D517" w14:textId="3DDFF125" w:rsidR="000849AE" w:rsidRDefault="000849AE" w:rsidP="000849AE">
                <w:pPr>
                  <w:jc w:val="left"/>
                  <w:rPr>
                    <w:rFonts w:cstheme="majorHAnsi"/>
                    <w:szCs w:val="22"/>
                  </w:rPr>
                </w:pPr>
                <w:r>
                  <w:rPr>
                    <w:rFonts w:cstheme="majorHAnsi"/>
                    <w:szCs w:val="22"/>
                  </w:rPr>
                  <w:t>I</w:t>
                </w:r>
                <w:r>
                  <w:t>ntegración LexNET</w:t>
                </w:r>
              </w:p>
            </w:tc>
          </w:sdtContent>
        </w:sdt>
        <w:tc>
          <w:tcPr>
            <w:tcW w:w="1255" w:type="dxa"/>
            <w:tcMar>
              <w:top w:w="85" w:type="dxa"/>
              <w:bottom w:w="0" w:type="dxa"/>
            </w:tcMar>
          </w:tcPr>
          <w:p w14:paraId="2CD8B18B" w14:textId="73BA0692" w:rsidR="000849AE" w:rsidRDefault="000849AE" w:rsidP="000849AE">
            <w:pPr>
              <w:pStyle w:val="FechaDocumento"/>
              <w:rPr>
                <w:rFonts w:cstheme="majorHAnsi"/>
                <w:sz w:val="22"/>
                <w:szCs w:val="22"/>
              </w:rPr>
            </w:pPr>
            <w:r>
              <w:rPr>
                <w:rFonts w:cstheme="majorHAnsi"/>
                <w:sz w:val="22"/>
                <w:szCs w:val="22"/>
              </w:rPr>
              <w:t>26/07/2023</w:t>
            </w:r>
          </w:p>
        </w:tc>
        <w:tc>
          <w:tcPr>
            <w:tcW w:w="5002" w:type="dxa"/>
            <w:tcMar>
              <w:top w:w="85" w:type="dxa"/>
              <w:bottom w:w="0" w:type="dxa"/>
            </w:tcMar>
          </w:tcPr>
          <w:p w14:paraId="101FE157" w14:textId="429B0859" w:rsidR="000849AE" w:rsidRDefault="000849AE" w:rsidP="000849AE">
            <w:pPr>
              <w:jc w:val="left"/>
              <w:rPr>
                <w:rFonts w:cstheme="majorHAnsi"/>
                <w:szCs w:val="22"/>
              </w:rPr>
            </w:pPr>
            <w:r>
              <w:rPr>
                <w:rFonts w:cstheme="majorHAnsi"/>
                <w:szCs w:val="22"/>
              </w:rPr>
              <w:t>Se añade un nuevo estado para los mensajes.</w:t>
            </w:r>
          </w:p>
        </w:tc>
      </w:tr>
    </w:tbl>
    <w:p w14:paraId="4B6CA8DF" w14:textId="0E5822F1" w:rsidR="000D666F" w:rsidRPr="00963F4D" w:rsidRDefault="000D666F" w:rsidP="000D666F">
      <w:pPr>
        <w:rPr>
          <w:rFonts w:cstheme="majorHAnsi"/>
          <w:szCs w:val="22"/>
        </w:rPr>
      </w:pPr>
    </w:p>
    <w:p w14:paraId="22974F2D" w14:textId="77777777" w:rsidR="000D666F" w:rsidRPr="00963F4D" w:rsidRDefault="000D666F">
      <w:pPr>
        <w:spacing w:line="259" w:lineRule="auto"/>
        <w:jc w:val="left"/>
        <w:rPr>
          <w:rFonts w:cstheme="majorHAnsi"/>
          <w:b/>
          <w:bCs/>
          <w:caps/>
          <w:szCs w:val="22"/>
        </w:rPr>
      </w:pPr>
    </w:p>
    <w:p w14:paraId="21C534DC" w14:textId="64CEF092" w:rsidR="005763BE" w:rsidRPr="00963F4D" w:rsidRDefault="005763BE">
      <w:pPr>
        <w:spacing w:line="259" w:lineRule="auto"/>
        <w:jc w:val="left"/>
        <w:rPr>
          <w:rFonts w:cstheme="majorHAnsi"/>
          <w:color w:val="074E8E" w:themeColor="text2"/>
          <w:szCs w:val="22"/>
          <w:lang w:val="es-ES_tradnl"/>
        </w:rPr>
      </w:pPr>
      <w:r w:rsidRPr="00963F4D">
        <w:rPr>
          <w:rFonts w:cstheme="majorHAnsi"/>
          <w:color w:val="074E8E" w:themeColor="text2"/>
          <w:szCs w:val="22"/>
          <w:lang w:val="es-ES_tradnl"/>
        </w:rPr>
        <w:br w:type="page"/>
      </w:r>
    </w:p>
    <w:p w14:paraId="2589A8A6" w14:textId="77777777" w:rsidR="006801C4" w:rsidRPr="00963F4D" w:rsidRDefault="006801C4" w:rsidP="006801C4">
      <w:pPr>
        <w:rPr>
          <w:rFonts w:cstheme="majorHAnsi"/>
          <w:b/>
          <w:color w:val="074E8E" w:themeColor="text2"/>
          <w:sz w:val="40"/>
          <w:szCs w:val="22"/>
          <w:lang w:val="es-ES_tradnl"/>
        </w:rPr>
      </w:pPr>
      <w:r w:rsidRPr="00963F4D">
        <w:rPr>
          <w:rFonts w:cstheme="majorHAnsi"/>
          <w:b/>
          <w:color w:val="074E8E" w:themeColor="text2"/>
          <w:sz w:val="40"/>
          <w:szCs w:val="22"/>
          <w:lang w:val="es-ES_tradnl"/>
        </w:rPr>
        <w:lastRenderedPageBreak/>
        <w:t>Índice</w:t>
      </w:r>
    </w:p>
    <w:p w14:paraId="6B1C8DAE" w14:textId="252CA343" w:rsidR="006176F6" w:rsidRDefault="00994BD1">
      <w:pPr>
        <w:pStyle w:val="TDC1"/>
        <w:tabs>
          <w:tab w:val="left" w:pos="440"/>
          <w:tab w:val="right" w:leader="dot" w:pos="9017"/>
        </w:tabs>
        <w:rPr>
          <w:rFonts w:eastAsiaTheme="minorEastAsia"/>
          <w:b w:val="0"/>
          <w:bCs w:val="0"/>
          <w:caps w:val="0"/>
          <w:noProof/>
          <w:color w:val="auto"/>
          <w:sz w:val="22"/>
          <w:szCs w:val="22"/>
          <w:lang w:eastAsia="es-ES"/>
        </w:rPr>
      </w:pPr>
      <w:r w:rsidRPr="00963F4D">
        <w:rPr>
          <w:rFonts w:cstheme="majorHAnsi"/>
          <w:b w:val="0"/>
          <w:bCs w:val="0"/>
          <w:caps w:val="0"/>
          <w:sz w:val="28"/>
          <w:szCs w:val="22"/>
          <w:lang w:val="es-ES_tradnl"/>
        </w:rPr>
        <w:fldChar w:fldCharType="begin"/>
      </w:r>
      <w:r w:rsidRPr="00963F4D">
        <w:rPr>
          <w:rFonts w:cstheme="majorHAnsi"/>
          <w:b w:val="0"/>
          <w:bCs w:val="0"/>
          <w:caps w:val="0"/>
          <w:sz w:val="28"/>
          <w:szCs w:val="22"/>
          <w:lang w:val="es-ES_tradnl"/>
        </w:rPr>
        <w:instrText xml:space="preserve"> TOC \o "1-3" \h \z \u </w:instrText>
      </w:r>
      <w:r w:rsidRPr="00963F4D">
        <w:rPr>
          <w:rFonts w:cstheme="majorHAnsi"/>
          <w:b w:val="0"/>
          <w:bCs w:val="0"/>
          <w:caps w:val="0"/>
          <w:sz w:val="28"/>
          <w:szCs w:val="22"/>
          <w:lang w:val="es-ES_tradnl"/>
        </w:rPr>
        <w:fldChar w:fldCharType="separate"/>
      </w:r>
      <w:hyperlink w:anchor="_Toc106094150" w:history="1">
        <w:r w:rsidR="006176F6" w:rsidRPr="00B1506F">
          <w:rPr>
            <w:rStyle w:val="Hipervnculo"/>
            <w:rFonts w:cstheme="majorHAnsi"/>
            <w:noProof/>
            <w:lang w:val="es-ES_tradnl"/>
          </w:rPr>
          <w:t>1</w:t>
        </w:r>
        <w:r w:rsidR="006176F6">
          <w:rPr>
            <w:rFonts w:eastAsiaTheme="minorEastAsia"/>
            <w:b w:val="0"/>
            <w:bCs w:val="0"/>
            <w:caps w:val="0"/>
            <w:noProof/>
            <w:color w:val="auto"/>
            <w:sz w:val="22"/>
            <w:szCs w:val="22"/>
            <w:lang w:eastAsia="es-ES"/>
          </w:rPr>
          <w:tab/>
        </w:r>
        <w:r w:rsidR="006176F6" w:rsidRPr="00B1506F">
          <w:rPr>
            <w:rStyle w:val="Hipervnculo"/>
            <w:rFonts w:cstheme="majorHAnsi"/>
            <w:noProof/>
            <w:lang w:val="es-ES_tradnl"/>
          </w:rPr>
          <w:t>INTRODUCCIÓN</w:t>
        </w:r>
        <w:r w:rsidR="006176F6">
          <w:rPr>
            <w:noProof/>
            <w:webHidden/>
          </w:rPr>
          <w:tab/>
        </w:r>
        <w:r w:rsidR="006176F6">
          <w:rPr>
            <w:noProof/>
            <w:webHidden/>
          </w:rPr>
          <w:fldChar w:fldCharType="begin"/>
        </w:r>
        <w:r w:rsidR="006176F6">
          <w:rPr>
            <w:noProof/>
            <w:webHidden/>
          </w:rPr>
          <w:instrText xml:space="preserve"> PAGEREF _Toc106094150 \h </w:instrText>
        </w:r>
        <w:r w:rsidR="006176F6">
          <w:rPr>
            <w:noProof/>
            <w:webHidden/>
          </w:rPr>
        </w:r>
        <w:r w:rsidR="006176F6">
          <w:rPr>
            <w:noProof/>
            <w:webHidden/>
          </w:rPr>
          <w:fldChar w:fldCharType="separate"/>
        </w:r>
        <w:r w:rsidR="006176F6">
          <w:rPr>
            <w:noProof/>
            <w:webHidden/>
          </w:rPr>
          <w:t>1</w:t>
        </w:r>
        <w:r w:rsidR="006176F6">
          <w:rPr>
            <w:noProof/>
            <w:webHidden/>
          </w:rPr>
          <w:fldChar w:fldCharType="end"/>
        </w:r>
      </w:hyperlink>
    </w:p>
    <w:p w14:paraId="41742C6B" w14:textId="09AD82A2" w:rsidR="006176F6" w:rsidRDefault="006176F6">
      <w:pPr>
        <w:pStyle w:val="TDC1"/>
        <w:tabs>
          <w:tab w:val="left" w:pos="440"/>
          <w:tab w:val="right" w:leader="dot" w:pos="9017"/>
        </w:tabs>
        <w:rPr>
          <w:rFonts w:eastAsiaTheme="minorEastAsia"/>
          <w:b w:val="0"/>
          <w:bCs w:val="0"/>
          <w:caps w:val="0"/>
          <w:noProof/>
          <w:color w:val="auto"/>
          <w:sz w:val="22"/>
          <w:szCs w:val="22"/>
          <w:lang w:eastAsia="es-ES"/>
        </w:rPr>
      </w:pPr>
      <w:hyperlink w:anchor="_Toc106094151" w:history="1">
        <w:r w:rsidRPr="00B1506F">
          <w:rPr>
            <w:rStyle w:val="Hipervnculo"/>
            <w:noProof/>
          </w:rPr>
          <w:t>2</w:t>
        </w:r>
        <w:r>
          <w:rPr>
            <w:rFonts w:eastAsiaTheme="minorEastAsia"/>
            <w:b w:val="0"/>
            <w:bCs w:val="0"/>
            <w:caps w:val="0"/>
            <w:noProof/>
            <w:color w:val="auto"/>
            <w:sz w:val="22"/>
            <w:szCs w:val="22"/>
            <w:lang w:eastAsia="es-ES"/>
          </w:rPr>
          <w:tab/>
        </w:r>
        <w:r w:rsidRPr="00B1506F">
          <w:rPr>
            <w:rStyle w:val="Hipervnculo"/>
            <w:noProof/>
          </w:rPr>
          <w:t>ANEXOS</w:t>
        </w:r>
        <w:r>
          <w:rPr>
            <w:noProof/>
            <w:webHidden/>
          </w:rPr>
          <w:tab/>
        </w:r>
        <w:r>
          <w:rPr>
            <w:noProof/>
            <w:webHidden/>
          </w:rPr>
          <w:fldChar w:fldCharType="begin"/>
        </w:r>
        <w:r>
          <w:rPr>
            <w:noProof/>
            <w:webHidden/>
          </w:rPr>
          <w:instrText xml:space="preserve"> PAGEREF _Toc106094151 \h </w:instrText>
        </w:r>
        <w:r>
          <w:rPr>
            <w:noProof/>
            <w:webHidden/>
          </w:rPr>
        </w:r>
        <w:r>
          <w:rPr>
            <w:noProof/>
            <w:webHidden/>
          </w:rPr>
          <w:fldChar w:fldCharType="separate"/>
        </w:r>
        <w:r>
          <w:rPr>
            <w:noProof/>
            <w:webHidden/>
          </w:rPr>
          <w:t>1</w:t>
        </w:r>
        <w:r>
          <w:rPr>
            <w:noProof/>
            <w:webHidden/>
          </w:rPr>
          <w:fldChar w:fldCharType="end"/>
        </w:r>
      </w:hyperlink>
    </w:p>
    <w:p w14:paraId="20D8E767" w14:textId="2AA6C343" w:rsidR="006176F6" w:rsidRDefault="006176F6">
      <w:pPr>
        <w:pStyle w:val="TDC2"/>
        <w:tabs>
          <w:tab w:val="left" w:pos="880"/>
          <w:tab w:val="right" w:leader="dot" w:pos="9017"/>
        </w:tabs>
        <w:rPr>
          <w:rFonts w:eastAsiaTheme="minorEastAsia"/>
          <w:smallCaps w:val="0"/>
          <w:noProof/>
          <w:sz w:val="22"/>
          <w:szCs w:val="22"/>
          <w:lang w:eastAsia="es-ES"/>
        </w:rPr>
      </w:pPr>
      <w:hyperlink w:anchor="_Toc106094152" w:history="1">
        <w:r w:rsidRPr="00B1506F">
          <w:rPr>
            <w:rStyle w:val="Hipervnculo"/>
            <w:noProof/>
          </w:rPr>
          <w:t>2.1</w:t>
        </w:r>
        <w:r>
          <w:rPr>
            <w:rFonts w:eastAsiaTheme="minorEastAsia"/>
            <w:smallCaps w:val="0"/>
            <w:noProof/>
            <w:sz w:val="22"/>
            <w:szCs w:val="22"/>
            <w:lang w:eastAsia="es-ES"/>
          </w:rPr>
          <w:tab/>
        </w:r>
        <w:r w:rsidRPr="00B1506F">
          <w:rPr>
            <w:rStyle w:val="Hipervnculo"/>
            <w:noProof/>
          </w:rPr>
          <w:t>ANEXO I: Códigos usados en los Web Services</w:t>
        </w:r>
        <w:r>
          <w:rPr>
            <w:noProof/>
            <w:webHidden/>
          </w:rPr>
          <w:tab/>
        </w:r>
        <w:r>
          <w:rPr>
            <w:noProof/>
            <w:webHidden/>
          </w:rPr>
          <w:fldChar w:fldCharType="begin"/>
        </w:r>
        <w:r>
          <w:rPr>
            <w:noProof/>
            <w:webHidden/>
          </w:rPr>
          <w:instrText xml:space="preserve"> PAGEREF _Toc106094152 \h </w:instrText>
        </w:r>
        <w:r>
          <w:rPr>
            <w:noProof/>
            <w:webHidden/>
          </w:rPr>
        </w:r>
        <w:r>
          <w:rPr>
            <w:noProof/>
            <w:webHidden/>
          </w:rPr>
          <w:fldChar w:fldCharType="separate"/>
        </w:r>
        <w:r>
          <w:rPr>
            <w:noProof/>
            <w:webHidden/>
          </w:rPr>
          <w:t>1</w:t>
        </w:r>
        <w:r>
          <w:rPr>
            <w:noProof/>
            <w:webHidden/>
          </w:rPr>
          <w:fldChar w:fldCharType="end"/>
        </w:r>
      </w:hyperlink>
    </w:p>
    <w:p w14:paraId="3C322ECA" w14:textId="32E119B2" w:rsidR="006176F6" w:rsidRDefault="006176F6">
      <w:pPr>
        <w:pStyle w:val="TDC3"/>
        <w:rPr>
          <w:rFonts w:eastAsiaTheme="minorEastAsia" w:cstheme="minorBidi"/>
          <w:iCs w:val="0"/>
          <w:color w:val="auto"/>
          <w:lang w:eastAsia="es-ES"/>
        </w:rPr>
      </w:pPr>
      <w:hyperlink w:anchor="_Toc106094153" w:history="1">
        <w:r w:rsidRPr="00B1506F">
          <w:rPr>
            <w:rStyle w:val="Hipervnculo"/>
          </w:rPr>
          <w:t>2.1.1</w:t>
        </w:r>
        <w:r>
          <w:rPr>
            <w:rFonts w:eastAsiaTheme="minorEastAsia" w:cstheme="minorBidi"/>
            <w:iCs w:val="0"/>
            <w:color w:val="auto"/>
            <w:lang w:eastAsia="es-ES"/>
          </w:rPr>
          <w:tab/>
        </w:r>
        <w:r w:rsidRPr="00B1506F">
          <w:rPr>
            <w:rStyle w:val="Hipervnculo"/>
          </w:rPr>
          <w:t>Tipos de mensajes</w:t>
        </w:r>
        <w:r>
          <w:rPr>
            <w:webHidden/>
          </w:rPr>
          <w:tab/>
        </w:r>
        <w:r>
          <w:rPr>
            <w:webHidden/>
          </w:rPr>
          <w:fldChar w:fldCharType="begin"/>
        </w:r>
        <w:r>
          <w:rPr>
            <w:webHidden/>
          </w:rPr>
          <w:instrText xml:space="preserve"> PAGEREF _Toc106094153 \h </w:instrText>
        </w:r>
        <w:r>
          <w:rPr>
            <w:webHidden/>
          </w:rPr>
        </w:r>
        <w:r>
          <w:rPr>
            <w:webHidden/>
          </w:rPr>
          <w:fldChar w:fldCharType="separate"/>
        </w:r>
        <w:r>
          <w:rPr>
            <w:webHidden/>
          </w:rPr>
          <w:t>1</w:t>
        </w:r>
        <w:r>
          <w:rPr>
            <w:webHidden/>
          </w:rPr>
          <w:fldChar w:fldCharType="end"/>
        </w:r>
      </w:hyperlink>
    </w:p>
    <w:p w14:paraId="6C39C316" w14:textId="67049EFF" w:rsidR="006176F6" w:rsidRDefault="006176F6">
      <w:pPr>
        <w:pStyle w:val="TDC3"/>
        <w:rPr>
          <w:rFonts w:eastAsiaTheme="minorEastAsia" w:cstheme="minorBidi"/>
          <w:iCs w:val="0"/>
          <w:color w:val="auto"/>
          <w:lang w:eastAsia="es-ES"/>
        </w:rPr>
      </w:pPr>
      <w:hyperlink w:anchor="_Toc106094154" w:history="1">
        <w:r w:rsidRPr="00B1506F">
          <w:rPr>
            <w:rStyle w:val="Hipervnculo"/>
          </w:rPr>
          <w:t>2.1.2</w:t>
        </w:r>
        <w:r>
          <w:rPr>
            <w:rFonts w:eastAsiaTheme="minorEastAsia" w:cstheme="minorBidi"/>
            <w:iCs w:val="0"/>
            <w:color w:val="auto"/>
            <w:lang w:eastAsia="es-ES"/>
          </w:rPr>
          <w:tab/>
        </w:r>
        <w:r w:rsidRPr="00B1506F">
          <w:rPr>
            <w:rStyle w:val="Hipervnculo"/>
          </w:rPr>
          <w:t>Estados de mensajes</w:t>
        </w:r>
        <w:r>
          <w:rPr>
            <w:webHidden/>
          </w:rPr>
          <w:tab/>
        </w:r>
        <w:r>
          <w:rPr>
            <w:webHidden/>
          </w:rPr>
          <w:fldChar w:fldCharType="begin"/>
        </w:r>
        <w:r>
          <w:rPr>
            <w:webHidden/>
          </w:rPr>
          <w:instrText xml:space="preserve"> PAGEREF _Toc106094154 \h </w:instrText>
        </w:r>
        <w:r>
          <w:rPr>
            <w:webHidden/>
          </w:rPr>
        </w:r>
        <w:r>
          <w:rPr>
            <w:webHidden/>
          </w:rPr>
          <w:fldChar w:fldCharType="separate"/>
        </w:r>
        <w:r>
          <w:rPr>
            <w:webHidden/>
          </w:rPr>
          <w:t>2</w:t>
        </w:r>
        <w:r>
          <w:rPr>
            <w:webHidden/>
          </w:rPr>
          <w:fldChar w:fldCharType="end"/>
        </w:r>
      </w:hyperlink>
    </w:p>
    <w:p w14:paraId="7EFE1CAC" w14:textId="3FE6BB9E" w:rsidR="006176F6" w:rsidRDefault="006176F6">
      <w:pPr>
        <w:pStyle w:val="TDC3"/>
        <w:rPr>
          <w:rFonts w:eastAsiaTheme="minorEastAsia" w:cstheme="minorBidi"/>
          <w:iCs w:val="0"/>
          <w:color w:val="auto"/>
          <w:lang w:eastAsia="es-ES"/>
        </w:rPr>
      </w:pPr>
      <w:hyperlink w:anchor="_Toc106094155" w:history="1">
        <w:r w:rsidRPr="00B1506F">
          <w:rPr>
            <w:rStyle w:val="Hipervnculo"/>
          </w:rPr>
          <w:t>2.1.3</w:t>
        </w:r>
        <w:r>
          <w:rPr>
            <w:rFonts w:eastAsiaTheme="minorEastAsia" w:cstheme="minorBidi"/>
            <w:iCs w:val="0"/>
            <w:color w:val="auto"/>
            <w:lang w:eastAsia="es-ES"/>
          </w:rPr>
          <w:tab/>
        </w:r>
        <w:r w:rsidRPr="00B1506F">
          <w:rPr>
            <w:rStyle w:val="Hipervnculo"/>
          </w:rPr>
          <w:t>Tipos de órgano</w:t>
        </w:r>
        <w:r>
          <w:rPr>
            <w:webHidden/>
          </w:rPr>
          <w:tab/>
        </w:r>
        <w:r>
          <w:rPr>
            <w:webHidden/>
          </w:rPr>
          <w:fldChar w:fldCharType="begin"/>
        </w:r>
        <w:r>
          <w:rPr>
            <w:webHidden/>
          </w:rPr>
          <w:instrText xml:space="preserve"> PAGEREF _Toc106094155 \h </w:instrText>
        </w:r>
        <w:r>
          <w:rPr>
            <w:webHidden/>
          </w:rPr>
        </w:r>
        <w:r>
          <w:rPr>
            <w:webHidden/>
          </w:rPr>
          <w:fldChar w:fldCharType="separate"/>
        </w:r>
        <w:r>
          <w:rPr>
            <w:webHidden/>
          </w:rPr>
          <w:t>2</w:t>
        </w:r>
        <w:r>
          <w:rPr>
            <w:webHidden/>
          </w:rPr>
          <w:fldChar w:fldCharType="end"/>
        </w:r>
      </w:hyperlink>
    </w:p>
    <w:p w14:paraId="759EF216" w14:textId="4DAC79B6" w:rsidR="006176F6" w:rsidRDefault="006176F6">
      <w:pPr>
        <w:pStyle w:val="TDC3"/>
        <w:rPr>
          <w:rFonts w:eastAsiaTheme="minorEastAsia" w:cstheme="minorBidi"/>
          <w:iCs w:val="0"/>
          <w:color w:val="auto"/>
          <w:lang w:eastAsia="es-ES"/>
        </w:rPr>
      </w:pPr>
      <w:hyperlink w:anchor="_Toc106094156" w:history="1">
        <w:r w:rsidRPr="00B1506F">
          <w:rPr>
            <w:rStyle w:val="Hipervnculo"/>
          </w:rPr>
          <w:t>2.1.4</w:t>
        </w:r>
        <w:r>
          <w:rPr>
            <w:rFonts w:eastAsiaTheme="minorEastAsia" w:cstheme="minorBidi"/>
            <w:iCs w:val="0"/>
            <w:color w:val="auto"/>
            <w:lang w:eastAsia="es-ES"/>
          </w:rPr>
          <w:tab/>
        </w:r>
        <w:r w:rsidRPr="00B1506F">
          <w:rPr>
            <w:rStyle w:val="Hipervnculo"/>
          </w:rPr>
          <w:t>Tipos de itineraciones</w:t>
        </w:r>
        <w:r>
          <w:rPr>
            <w:webHidden/>
          </w:rPr>
          <w:tab/>
        </w:r>
        <w:r>
          <w:rPr>
            <w:webHidden/>
          </w:rPr>
          <w:fldChar w:fldCharType="begin"/>
        </w:r>
        <w:r>
          <w:rPr>
            <w:webHidden/>
          </w:rPr>
          <w:instrText xml:space="preserve"> PAGEREF _Toc106094156 \h </w:instrText>
        </w:r>
        <w:r>
          <w:rPr>
            <w:webHidden/>
          </w:rPr>
        </w:r>
        <w:r>
          <w:rPr>
            <w:webHidden/>
          </w:rPr>
          <w:fldChar w:fldCharType="separate"/>
        </w:r>
        <w:r>
          <w:rPr>
            <w:webHidden/>
          </w:rPr>
          <w:t>6</w:t>
        </w:r>
        <w:r>
          <w:rPr>
            <w:webHidden/>
          </w:rPr>
          <w:fldChar w:fldCharType="end"/>
        </w:r>
      </w:hyperlink>
    </w:p>
    <w:p w14:paraId="6DBA1CB7" w14:textId="6E3109D6" w:rsidR="006176F6" w:rsidRDefault="006176F6">
      <w:pPr>
        <w:pStyle w:val="TDC3"/>
        <w:rPr>
          <w:rFonts w:eastAsiaTheme="minorEastAsia" w:cstheme="minorBidi"/>
          <w:iCs w:val="0"/>
          <w:color w:val="auto"/>
          <w:lang w:eastAsia="es-ES"/>
        </w:rPr>
      </w:pPr>
      <w:hyperlink w:anchor="_Toc106094157" w:history="1">
        <w:r w:rsidRPr="00B1506F">
          <w:rPr>
            <w:rStyle w:val="Hipervnculo"/>
          </w:rPr>
          <w:t>2.1.5</w:t>
        </w:r>
        <w:r>
          <w:rPr>
            <w:rFonts w:eastAsiaTheme="minorEastAsia" w:cstheme="minorBidi"/>
            <w:iCs w:val="0"/>
            <w:color w:val="auto"/>
            <w:lang w:eastAsia="es-ES"/>
          </w:rPr>
          <w:tab/>
        </w:r>
        <w:r w:rsidRPr="00B1506F">
          <w:rPr>
            <w:rStyle w:val="Hipervnculo"/>
          </w:rPr>
          <w:t>Tipos de relaciones entre mensajes</w:t>
        </w:r>
        <w:r>
          <w:rPr>
            <w:webHidden/>
          </w:rPr>
          <w:tab/>
        </w:r>
        <w:r>
          <w:rPr>
            <w:webHidden/>
          </w:rPr>
          <w:fldChar w:fldCharType="begin"/>
        </w:r>
        <w:r>
          <w:rPr>
            <w:webHidden/>
          </w:rPr>
          <w:instrText xml:space="preserve"> PAGEREF _Toc106094157 \h </w:instrText>
        </w:r>
        <w:r>
          <w:rPr>
            <w:webHidden/>
          </w:rPr>
        </w:r>
        <w:r>
          <w:rPr>
            <w:webHidden/>
          </w:rPr>
          <w:fldChar w:fldCharType="separate"/>
        </w:r>
        <w:r>
          <w:rPr>
            <w:webHidden/>
          </w:rPr>
          <w:t>7</w:t>
        </w:r>
        <w:r>
          <w:rPr>
            <w:webHidden/>
          </w:rPr>
          <w:fldChar w:fldCharType="end"/>
        </w:r>
      </w:hyperlink>
    </w:p>
    <w:p w14:paraId="17EC99E2" w14:textId="0C7A8F99" w:rsidR="006176F6" w:rsidRDefault="006176F6">
      <w:pPr>
        <w:pStyle w:val="TDC3"/>
        <w:rPr>
          <w:rFonts w:eastAsiaTheme="minorEastAsia" w:cstheme="minorBidi"/>
          <w:iCs w:val="0"/>
          <w:color w:val="auto"/>
          <w:lang w:eastAsia="es-ES"/>
        </w:rPr>
      </w:pPr>
      <w:hyperlink w:anchor="_Toc106094158" w:history="1">
        <w:r w:rsidRPr="00B1506F">
          <w:rPr>
            <w:rStyle w:val="Hipervnculo"/>
          </w:rPr>
          <w:t>2.1.6</w:t>
        </w:r>
        <w:r>
          <w:rPr>
            <w:rFonts w:eastAsiaTheme="minorEastAsia" w:cstheme="minorBidi"/>
            <w:iCs w:val="0"/>
            <w:color w:val="auto"/>
            <w:lang w:eastAsia="es-ES"/>
          </w:rPr>
          <w:tab/>
        </w:r>
        <w:r w:rsidRPr="00B1506F">
          <w:rPr>
            <w:rStyle w:val="Hipervnculo"/>
          </w:rPr>
          <w:t>Tipos de catálogos</w:t>
        </w:r>
        <w:r>
          <w:rPr>
            <w:webHidden/>
          </w:rPr>
          <w:tab/>
        </w:r>
        <w:r>
          <w:rPr>
            <w:webHidden/>
          </w:rPr>
          <w:fldChar w:fldCharType="begin"/>
        </w:r>
        <w:r>
          <w:rPr>
            <w:webHidden/>
          </w:rPr>
          <w:instrText xml:space="preserve"> PAGEREF _Toc106094158 \h </w:instrText>
        </w:r>
        <w:r>
          <w:rPr>
            <w:webHidden/>
          </w:rPr>
        </w:r>
        <w:r>
          <w:rPr>
            <w:webHidden/>
          </w:rPr>
          <w:fldChar w:fldCharType="separate"/>
        </w:r>
        <w:r>
          <w:rPr>
            <w:webHidden/>
          </w:rPr>
          <w:t>7</w:t>
        </w:r>
        <w:r>
          <w:rPr>
            <w:webHidden/>
          </w:rPr>
          <w:fldChar w:fldCharType="end"/>
        </w:r>
      </w:hyperlink>
    </w:p>
    <w:p w14:paraId="6AD84140" w14:textId="66F0912F" w:rsidR="006176F6" w:rsidRDefault="006176F6">
      <w:pPr>
        <w:pStyle w:val="TDC3"/>
        <w:rPr>
          <w:rFonts w:eastAsiaTheme="minorEastAsia" w:cstheme="minorBidi"/>
          <w:iCs w:val="0"/>
          <w:color w:val="auto"/>
          <w:lang w:eastAsia="es-ES"/>
        </w:rPr>
      </w:pPr>
      <w:hyperlink w:anchor="_Toc106094159" w:history="1">
        <w:r w:rsidRPr="00B1506F">
          <w:rPr>
            <w:rStyle w:val="Hipervnculo"/>
          </w:rPr>
          <w:t>2.1.7</w:t>
        </w:r>
        <w:r>
          <w:rPr>
            <w:rFonts w:eastAsiaTheme="minorEastAsia" w:cstheme="minorBidi"/>
            <w:iCs w:val="0"/>
            <w:color w:val="auto"/>
            <w:lang w:eastAsia="es-ES"/>
          </w:rPr>
          <w:tab/>
        </w:r>
        <w:r w:rsidRPr="00B1506F">
          <w:rPr>
            <w:rStyle w:val="Hipervnculo"/>
          </w:rPr>
          <w:t>Tipos de orden</w:t>
        </w:r>
        <w:r>
          <w:rPr>
            <w:webHidden/>
          </w:rPr>
          <w:tab/>
        </w:r>
        <w:r>
          <w:rPr>
            <w:webHidden/>
          </w:rPr>
          <w:fldChar w:fldCharType="begin"/>
        </w:r>
        <w:r>
          <w:rPr>
            <w:webHidden/>
          </w:rPr>
          <w:instrText xml:space="preserve"> PAGEREF _Toc106094159 \h </w:instrText>
        </w:r>
        <w:r>
          <w:rPr>
            <w:webHidden/>
          </w:rPr>
        </w:r>
        <w:r>
          <w:rPr>
            <w:webHidden/>
          </w:rPr>
          <w:fldChar w:fldCharType="separate"/>
        </w:r>
        <w:r>
          <w:rPr>
            <w:webHidden/>
          </w:rPr>
          <w:t>8</w:t>
        </w:r>
        <w:r>
          <w:rPr>
            <w:webHidden/>
          </w:rPr>
          <w:fldChar w:fldCharType="end"/>
        </w:r>
      </w:hyperlink>
    </w:p>
    <w:p w14:paraId="054C1F67" w14:textId="5A37DA3C" w:rsidR="006176F6" w:rsidRDefault="006176F6">
      <w:pPr>
        <w:pStyle w:val="TDC3"/>
        <w:rPr>
          <w:rFonts w:eastAsiaTheme="minorEastAsia" w:cstheme="minorBidi"/>
          <w:iCs w:val="0"/>
          <w:color w:val="auto"/>
          <w:lang w:eastAsia="es-ES"/>
        </w:rPr>
      </w:pPr>
      <w:hyperlink w:anchor="_Toc106094160" w:history="1">
        <w:r w:rsidRPr="00B1506F">
          <w:rPr>
            <w:rStyle w:val="Hipervnculo"/>
          </w:rPr>
          <w:t>2.1.8</w:t>
        </w:r>
        <w:r>
          <w:rPr>
            <w:rFonts w:eastAsiaTheme="minorEastAsia" w:cstheme="minorBidi"/>
            <w:iCs w:val="0"/>
            <w:color w:val="auto"/>
            <w:lang w:eastAsia="es-ES"/>
          </w:rPr>
          <w:tab/>
        </w:r>
        <w:r w:rsidRPr="00B1506F">
          <w:rPr>
            <w:rStyle w:val="Hipervnculo"/>
          </w:rPr>
          <w:t>Funciones de los intervinientes</w:t>
        </w:r>
        <w:r>
          <w:rPr>
            <w:webHidden/>
          </w:rPr>
          <w:tab/>
        </w:r>
        <w:r>
          <w:rPr>
            <w:webHidden/>
          </w:rPr>
          <w:fldChar w:fldCharType="begin"/>
        </w:r>
        <w:r>
          <w:rPr>
            <w:webHidden/>
          </w:rPr>
          <w:instrText xml:space="preserve"> PAGEREF _Toc106094160 \h </w:instrText>
        </w:r>
        <w:r>
          <w:rPr>
            <w:webHidden/>
          </w:rPr>
        </w:r>
        <w:r>
          <w:rPr>
            <w:webHidden/>
          </w:rPr>
          <w:fldChar w:fldCharType="separate"/>
        </w:r>
        <w:r>
          <w:rPr>
            <w:webHidden/>
          </w:rPr>
          <w:t>9</w:t>
        </w:r>
        <w:r>
          <w:rPr>
            <w:webHidden/>
          </w:rPr>
          <w:fldChar w:fldCharType="end"/>
        </w:r>
      </w:hyperlink>
    </w:p>
    <w:p w14:paraId="545D5C4D" w14:textId="5DBDA618" w:rsidR="006176F6" w:rsidRDefault="006176F6">
      <w:pPr>
        <w:pStyle w:val="TDC3"/>
        <w:rPr>
          <w:rFonts w:eastAsiaTheme="minorEastAsia" w:cstheme="minorBidi"/>
          <w:iCs w:val="0"/>
          <w:color w:val="auto"/>
          <w:lang w:eastAsia="es-ES"/>
        </w:rPr>
      </w:pPr>
      <w:hyperlink w:anchor="_Toc106094161" w:history="1">
        <w:r w:rsidRPr="00B1506F">
          <w:rPr>
            <w:rStyle w:val="Hipervnculo"/>
          </w:rPr>
          <w:t>2.1.9</w:t>
        </w:r>
        <w:r>
          <w:rPr>
            <w:rFonts w:eastAsiaTheme="minorEastAsia" w:cstheme="minorBidi"/>
            <w:iCs w:val="0"/>
            <w:color w:val="auto"/>
            <w:lang w:eastAsia="es-ES"/>
          </w:rPr>
          <w:tab/>
        </w:r>
        <w:r w:rsidRPr="00B1506F">
          <w:rPr>
            <w:rStyle w:val="Hipervnculo"/>
          </w:rPr>
          <w:t>Tipos de materias</w:t>
        </w:r>
        <w:r>
          <w:rPr>
            <w:webHidden/>
          </w:rPr>
          <w:tab/>
        </w:r>
        <w:r>
          <w:rPr>
            <w:webHidden/>
          </w:rPr>
          <w:fldChar w:fldCharType="begin"/>
        </w:r>
        <w:r>
          <w:rPr>
            <w:webHidden/>
          </w:rPr>
          <w:instrText xml:space="preserve"> PAGEREF _Toc106094161 \h </w:instrText>
        </w:r>
        <w:r>
          <w:rPr>
            <w:webHidden/>
          </w:rPr>
        </w:r>
        <w:r>
          <w:rPr>
            <w:webHidden/>
          </w:rPr>
          <w:fldChar w:fldCharType="separate"/>
        </w:r>
        <w:r>
          <w:rPr>
            <w:webHidden/>
          </w:rPr>
          <w:t>9</w:t>
        </w:r>
        <w:r>
          <w:rPr>
            <w:webHidden/>
          </w:rPr>
          <w:fldChar w:fldCharType="end"/>
        </w:r>
      </w:hyperlink>
    </w:p>
    <w:p w14:paraId="1CAAE46B" w14:textId="12315E73" w:rsidR="006176F6" w:rsidRDefault="006176F6">
      <w:pPr>
        <w:pStyle w:val="TDC3"/>
        <w:rPr>
          <w:rFonts w:eastAsiaTheme="minorEastAsia" w:cstheme="minorBidi"/>
          <w:iCs w:val="0"/>
          <w:color w:val="auto"/>
          <w:lang w:eastAsia="es-ES"/>
        </w:rPr>
      </w:pPr>
      <w:hyperlink w:anchor="_Toc106094162" w:history="1">
        <w:r w:rsidRPr="00B1506F">
          <w:rPr>
            <w:rStyle w:val="Hipervnculo"/>
          </w:rPr>
          <w:t>2.1.10</w:t>
        </w:r>
        <w:r>
          <w:rPr>
            <w:rFonts w:eastAsiaTheme="minorEastAsia" w:cstheme="minorBidi"/>
            <w:iCs w:val="0"/>
            <w:color w:val="auto"/>
            <w:lang w:eastAsia="es-ES"/>
          </w:rPr>
          <w:tab/>
        </w:r>
        <w:r w:rsidRPr="00B1506F">
          <w:rPr>
            <w:rStyle w:val="Hipervnculo"/>
          </w:rPr>
          <w:t>Tipos de procedimientos</w:t>
        </w:r>
        <w:r>
          <w:rPr>
            <w:webHidden/>
          </w:rPr>
          <w:tab/>
        </w:r>
        <w:r>
          <w:rPr>
            <w:webHidden/>
          </w:rPr>
          <w:fldChar w:fldCharType="begin"/>
        </w:r>
        <w:r>
          <w:rPr>
            <w:webHidden/>
          </w:rPr>
          <w:instrText xml:space="preserve"> PAGEREF _Toc106094162 \h </w:instrText>
        </w:r>
        <w:r>
          <w:rPr>
            <w:webHidden/>
          </w:rPr>
        </w:r>
        <w:r>
          <w:rPr>
            <w:webHidden/>
          </w:rPr>
          <w:fldChar w:fldCharType="separate"/>
        </w:r>
        <w:r>
          <w:rPr>
            <w:webHidden/>
          </w:rPr>
          <w:t>9</w:t>
        </w:r>
        <w:r>
          <w:rPr>
            <w:webHidden/>
          </w:rPr>
          <w:fldChar w:fldCharType="end"/>
        </w:r>
      </w:hyperlink>
    </w:p>
    <w:p w14:paraId="6309ACAB" w14:textId="10799F68" w:rsidR="006176F6" w:rsidRDefault="006176F6">
      <w:pPr>
        <w:pStyle w:val="TDC3"/>
        <w:rPr>
          <w:rFonts w:eastAsiaTheme="minorEastAsia" w:cstheme="minorBidi"/>
          <w:iCs w:val="0"/>
          <w:color w:val="auto"/>
          <w:lang w:eastAsia="es-ES"/>
        </w:rPr>
      </w:pPr>
      <w:hyperlink w:anchor="_Toc106094163" w:history="1">
        <w:r w:rsidRPr="00B1506F">
          <w:rPr>
            <w:rStyle w:val="Hipervnculo"/>
          </w:rPr>
          <w:t>2.1.11</w:t>
        </w:r>
        <w:r>
          <w:rPr>
            <w:rFonts w:eastAsiaTheme="minorEastAsia" w:cstheme="minorBidi"/>
            <w:iCs w:val="0"/>
            <w:color w:val="auto"/>
            <w:lang w:eastAsia="es-ES"/>
          </w:rPr>
          <w:tab/>
        </w:r>
        <w:r w:rsidRPr="00B1506F">
          <w:rPr>
            <w:rStyle w:val="Hipervnculo"/>
          </w:rPr>
          <w:t>Tipologías de procedimientos</w:t>
        </w:r>
        <w:r>
          <w:rPr>
            <w:webHidden/>
          </w:rPr>
          <w:tab/>
        </w:r>
        <w:r>
          <w:rPr>
            <w:webHidden/>
          </w:rPr>
          <w:fldChar w:fldCharType="begin"/>
        </w:r>
        <w:r>
          <w:rPr>
            <w:webHidden/>
          </w:rPr>
          <w:instrText xml:space="preserve"> PAGEREF _Toc106094163 \h </w:instrText>
        </w:r>
        <w:r>
          <w:rPr>
            <w:webHidden/>
          </w:rPr>
        </w:r>
        <w:r>
          <w:rPr>
            <w:webHidden/>
          </w:rPr>
          <w:fldChar w:fldCharType="separate"/>
        </w:r>
        <w:r>
          <w:rPr>
            <w:webHidden/>
          </w:rPr>
          <w:t>9</w:t>
        </w:r>
        <w:r>
          <w:rPr>
            <w:webHidden/>
          </w:rPr>
          <w:fldChar w:fldCharType="end"/>
        </w:r>
      </w:hyperlink>
    </w:p>
    <w:p w14:paraId="0532071F" w14:textId="4F62D168" w:rsidR="006176F6" w:rsidRDefault="006176F6">
      <w:pPr>
        <w:pStyle w:val="TDC3"/>
        <w:rPr>
          <w:rFonts w:eastAsiaTheme="minorEastAsia" w:cstheme="minorBidi"/>
          <w:iCs w:val="0"/>
          <w:color w:val="auto"/>
          <w:lang w:eastAsia="es-ES"/>
        </w:rPr>
      </w:pPr>
      <w:hyperlink w:anchor="_Toc106094164" w:history="1">
        <w:r w:rsidRPr="00B1506F">
          <w:rPr>
            <w:rStyle w:val="Hipervnculo"/>
          </w:rPr>
          <w:t>2.1.12</w:t>
        </w:r>
        <w:r>
          <w:rPr>
            <w:rFonts w:eastAsiaTheme="minorEastAsia" w:cstheme="minorBidi"/>
            <w:iCs w:val="0"/>
            <w:color w:val="auto"/>
            <w:lang w:eastAsia="es-ES"/>
          </w:rPr>
          <w:tab/>
        </w:r>
        <w:r w:rsidRPr="00B1506F">
          <w:rPr>
            <w:rStyle w:val="Hipervnculo"/>
          </w:rPr>
          <w:t>Tipologías de persona</w:t>
        </w:r>
        <w:r>
          <w:rPr>
            <w:webHidden/>
          </w:rPr>
          <w:tab/>
        </w:r>
        <w:r>
          <w:rPr>
            <w:webHidden/>
          </w:rPr>
          <w:fldChar w:fldCharType="begin"/>
        </w:r>
        <w:r>
          <w:rPr>
            <w:webHidden/>
          </w:rPr>
          <w:instrText xml:space="preserve"> PAGEREF _Toc106094164 \h </w:instrText>
        </w:r>
        <w:r>
          <w:rPr>
            <w:webHidden/>
          </w:rPr>
        </w:r>
        <w:r>
          <w:rPr>
            <w:webHidden/>
          </w:rPr>
          <w:fldChar w:fldCharType="separate"/>
        </w:r>
        <w:r>
          <w:rPr>
            <w:webHidden/>
          </w:rPr>
          <w:t>10</w:t>
        </w:r>
        <w:r>
          <w:rPr>
            <w:webHidden/>
          </w:rPr>
          <w:fldChar w:fldCharType="end"/>
        </w:r>
      </w:hyperlink>
    </w:p>
    <w:p w14:paraId="6B47F26C" w14:textId="002E4BB4" w:rsidR="006176F6" w:rsidRDefault="006176F6">
      <w:pPr>
        <w:pStyle w:val="TDC3"/>
        <w:rPr>
          <w:rFonts w:eastAsiaTheme="minorEastAsia" w:cstheme="minorBidi"/>
          <w:iCs w:val="0"/>
          <w:color w:val="auto"/>
          <w:lang w:eastAsia="es-ES"/>
        </w:rPr>
      </w:pPr>
      <w:hyperlink w:anchor="_Toc106094165" w:history="1">
        <w:r w:rsidRPr="00B1506F">
          <w:rPr>
            <w:rStyle w:val="Hipervnculo"/>
          </w:rPr>
          <w:t>2.1.13</w:t>
        </w:r>
        <w:r>
          <w:rPr>
            <w:rFonts w:eastAsiaTheme="minorEastAsia" w:cstheme="minorBidi"/>
            <w:iCs w:val="0"/>
            <w:color w:val="auto"/>
            <w:lang w:eastAsia="es-ES"/>
          </w:rPr>
          <w:tab/>
        </w:r>
        <w:r w:rsidRPr="00B1506F">
          <w:rPr>
            <w:rStyle w:val="Hipervnculo"/>
          </w:rPr>
          <w:t>Tipos de acciones</w:t>
        </w:r>
        <w:r>
          <w:rPr>
            <w:webHidden/>
          </w:rPr>
          <w:tab/>
        </w:r>
        <w:r>
          <w:rPr>
            <w:webHidden/>
          </w:rPr>
          <w:fldChar w:fldCharType="begin"/>
        </w:r>
        <w:r>
          <w:rPr>
            <w:webHidden/>
          </w:rPr>
          <w:instrText xml:space="preserve"> PAGEREF _Toc106094165 \h </w:instrText>
        </w:r>
        <w:r>
          <w:rPr>
            <w:webHidden/>
          </w:rPr>
        </w:r>
        <w:r>
          <w:rPr>
            <w:webHidden/>
          </w:rPr>
          <w:fldChar w:fldCharType="separate"/>
        </w:r>
        <w:r>
          <w:rPr>
            <w:webHidden/>
          </w:rPr>
          <w:t>10</w:t>
        </w:r>
        <w:r>
          <w:rPr>
            <w:webHidden/>
          </w:rPr>
          <w:fldChar w:fldCharType="end"/>
        </w:r>
      </w:hyperlink>
    </w:p>
    <w:p w14:paraId="422C01FC" w14:textId="0862BDC2" w:rsidR="006176F6" w:rsidRDefault="006176F6">
      <w:pPr>
        <w:pStyle w:val="TDC3"/>
        <w:rPr>
          <w:rFonts w:eastAsiaTheme="minorEastAsia" w:cstheme="minorBidi"/>
          <w:iCs w:val="0"/>
          <w:color w:val="auto"/>
          <w:lang w:eastAsia="es-ES"/>
        </w:rPr>
      </w:pPr>
      <w:hyperlink w:anchor="_Toc106094166" w:history="1">
        <w:r w:rsidRPr="00B1506F">
          <w:rPr>
            <w:rStyle w:val="Hipervnculo"/>
          </w:rPr>
          <w:t>2.1.14</w:t>
        </w:r>
        <w:r>
          <w:rPr>
            <w:rFonts w:eastAsiaTheme="minorEastAsia" w:cstheme="minorBidi"/>
            <w:iCs w:val="0"/>
            <w:color w:val="auto"/>
            <w:lang w:eastAsia="es-ES"/>
          </w:rPr>
          <w:tab/>
        </w:r>
        <w:r w:rsidRPr="00B1506F">
          <w:rPr>
            <w:rStyle w:val="Hipervnculo"/>
          </w:rPr>
          <w:t>Tipo y subtipo documental</w:t>
        </w:r>
        <w:r>
          <w:rPr>
            <w:webHidden/>
          </w:rPr>
          <w:tab/>
        </w:r>
        <w:r>
          <w:rPr>
            <w:webHidden/>
          </w:rPr>
          <w:fldChar w:fldCharType="begin"/>
        </w:r>
        <w:r>
          <w:rPr>
            <w:webHidden/>
          </w:rPr>
          <w:instrText xml:space="preserve"> PAGEREF _Toc106094166 \h </w:instrText>
        </w:r>
        <w:r>
          <w:rPr>
            <w:webHidden/>
          </w:rPr>
        </w:r>
        <w:r>
          <w:rPr>
            <w:webHidden/>
          </w:rPr>
          <w:fldChar w:fldCharType="separate"/>
        </w:r>
        <w:r>
          <w:rPr>
            <w:webHidden/>
          </w:rPr>
          <w:t>10</w:t>
        </w:r>
        <w:r>
          <w:rPr>
            <w:webHidden/>
          </w:rPr>
          <w:fldChar w:fldCharType="end"/>
        </w:r>
      </w:hyperlink>
    </w:p>
    <w:p w14:paraId="2D54F7FD" w14:textId="6E6C3587" w:rsidR="006176F6" w:rsidRDefault="006176F6">
      <w:pPr>
        <w:pStyle w:val="TDC3"/>
        <w:rPr>
          <w:rFonts w:eastAsiaTheme="minorEastAsia" w:cstheme="minorBidi"/>
          <w:iCs w:val="0"/>
          <w:color w:val="auto"/>
          <w:lang w:eastAsia="es-ES"/>
        </w:rPr>
      </w:pPr>
      <w:hyperlink w:anchor="_Toc106094167" w:history="1">
        <w:r w:rsidRPr="00B1506F">
          <w:rPr>
            <w:rStyle w:val="Hipervnculo"/>
          </w:rPr>
          <w:t>2.1.15</w:t>
        </w:r>
        <w:r>
          <w:rPr>
            <w:rFonts w:eastAsiaTheme="minorEastAsia" w:cstheme="minorBidi"/>
            <w:iCs w:val="0"/>
            <w:color w:val="auto"/>
            <w:lang w:eastAsia="es-ES"/>
          </w:rPr>
          <w:tab/>
        </w:r>
        <w:r w:rsidRPr="00B1506F">
          <w:rPr>
            <w:rStyle w:val="Hipervnculo"/>
          </w:rPr>
          <w:t>Tipos de documentos identificativos</w:t>
        </w:r>
        <w:r>
          <w:rPr>
            <w:webHidden/>
          </w:rPr>
          <w:tab/>
        </w:r>
        <w:r>
          <w:rPr>
            <w:webHidden/>
          </w:rPr>
          <w:fldChar w:fldCharType="begin"/>
        </w:r>
        <w:r>
          <w:rPr>
            <w:webHidden/>
          </w:rPr>
          <w:instrText xml:space="preserve"> PAGEREF _Toc106094167 \h </w:instrText>
        </w:r>
        <w:r>
          <w:rPr>
            <w:webHidden/>
          </w:rPr>
        </w:r>
        <w:r>
          <w:rPr>
            <w:webHidden/>
          </w:rPr>
          <w:fldChar w:fldCharType="separate"/>
        </w:r>
        <w:r>
          <w:rPr>
            <w:webHidden/>
          </w:rPr>
          <w:t>10</w:t>
        </w:r>
        <w:r>
          <w:rPr>
            <w:webHidden/>
          </w:rPr>
          <w:fldChar w:fldCharType="end"/>
        </w:r>
      </w:hyperlink>
    </w:p>
    <w:p w14:paraId="2FBA7DC7" w14:textId="3F410A41" w:rsidR="006176F6" w:rsidRDefault="006176F6">
      <w:pPr>
        <w:pStyle w:val="TDC3"/>
        <w:rPr>
          <w:rFonts w:eastAsiaTheme="minorEastAsia" w:cstheme="minorBidi"/>
          <w:iCs w:val="0"/>
          <w:color w:val="auto"/>
          <w:lang w:eastAsia="es-ES"/>
        </w:rPr>
      </w:pPr>
      <w:hyperlink w:anchor="_Toc106094168" w:history="1">
        <w:r w:rsidRPr="00B1506F">
          <w:rPr>
            <w:rStyle w:val="Hipervnculo"/>
          </w:rPr>
          <w:t>2.1.16</w:t>
        </w:r>
        <w:r>
          <w:rPr>
            <w:rFonts w:eastAsiaTheme="minorEastAsia" w:cstheme="minorBidi"/>
            <w:iCs w:val="0"/>
            <w:color w:val="auto"/>
            <w:lang w:eastAsia="es-ES"/>
          </w:rPr>
          <w:tab/>
        </w:r>
        <w:r w:rsidRPr="00B1506F">
          <w:rPr>
            <w:rStyle w:val="Hipervnculo"/>
          </w:rPr>
          <w:t>Tipologías de sexo</w:t>
        </w:r>
        <w:r>
          <w:rPr>
            <w:webHidden/>
          </w:rPr>
          <w:tab/>
        </w:r>
        <w:r>
          <w:rPr>
            <w:webHidden/>
          </w:rPr>
          <w:fldChar w:fldCharType="begin"/>
        </w:r>
        <w:r>
          <w:rPr>
            <w:webHidden/>
          </w:rPr>
          <w:instrText xml:space="preserve"> PAGEREF _Toc106094168 \h </w:instrText>
        </w:r>
        <w:r>
          <w:rPr>
            <w:webHidden/>
          </w:rPr>
        </w:r>
        <w:r>
          <w:rPr>
            <w:webHidden/>
          </w:rPr>
          <w:fldChar w:fldCharType="separate"/>
        </w:r>
        <w:r>
          <w:rPr>
            <w:webHidden/>
          </w:rPr>
          <w:t>11</w:t>
        </w:r>
        <w:r>
          <w:rPr>
            <w:webHidden/>
          </w:rPr>
          <w:fldChar w:fldCharType="end"/>
        </w:r>
      </w:hyperlink>
    </w:p>
    <w:p w14:paraId="2077FF1B" w14:textId="1B2AA962" w:rsidR="006176F6" w:rsidRDefault="006176F6">
      <w:pPr>
        <w:pStyle w:val="TDC3"/>
        <w:rPr>
          <w:rFonts w:eastAsiaTheme="minorEastAsia" w:cstheme="minorBidi"/>
          <w:iCs w:val="0"/>
          <w:color w:val="auto"/>
          <w:lang w:eastAsia="es-ES"/>
        </w:rPr>
      </w:pPr>
      <w:hyperlink w:anchor="_Toc106094169" w:history="1">
        <w:r w:rsidRPr="00B1506F">
          <w:rPr>
            <w:rStyle w:val="Hipervnculo"/>
          </w:rPr>
          <w:t>2.1.17</w:t>
        </w:r>
        <w:r>
          <w:rPr>
            <w:rFonts w:eastAsiaTheme="minorEastAsia" w:cstheme="minorBidi"/>
            <w:iCs w:val="0"/>
            <w:color w:val="auto"/>
            <w:lang w:eastAsia="es-ES"/>
          </w:rPr>
          <w:tab/>
        </w:r>
        <w:r w:rsidRPr="00B1506F">
          <w:rPr>
            <w:rStyle w:val="Hipervnculo"/>
          </w:rPr>
          <w:t>Tipologías de país y nacionalidad</w:t>
        </w:r>
        <w:r>
          <w:rPr>
            <w:webHidden/>
          </w:rPr>
          <w:tab/>
        </w:r>
        <w:r>
          <w:rPr>
            <w:webHidden/>
          </w:rPr>
          <w:fldChar w:fldCharType="begin"/>
        </w:r>
        <w:r>
          <w:rPr>
            <w:webHidden/>
          </w:rPr>
          <w:instrText xml:space="preserve"> PAGEREF _Toc106094169 \h </w:instrText>
        </w:r>
        <w:r>
          <w:rPr>
            <w:webHidden/>
          </w:rPr>
        </w:r>
        <w:r>
          <w:rPr>
            <w:webHidden/>
          </w:rPr>
          <w:fldChar w:fldCharType="separate"/>
        </w:r>
        <w:r>
          <w:rPr>
            <w:webHidden/>
          </w:rPr>
          <w:t>11</w:t>
        </w:r>
        <w:r>
          <w:rPr>
            <w:webHidden/>
          </w:rPr>
          <w:fldChar w:fldCharType="end"/>
        </w:r>
      </w:hyperlink>
    </w:p>
    <w:p w14:paraId="3682710C" w14:textId="14C20152" w:rsidR="006176F6" w:rsidRDefault="006176F6">
      <w:pPr>
        <w:pStyle w:val="TDC3"/>
        <w:rPr>
          <w:rFonts w:eastAsiaTheme="minorEastAsia" w:cstheme="minorBidi"/>
          <w:iCs w:val="0"/>
          <w:color w:val="auto"/>
          <w:lang w:eastAsia="es-ES"/>
        </w:rPr>
      </w:pPr>
      <w:hyperlink w:anchor="_Toc106094170" w:history="1">
        <w:r w:rsidRPr="00B1506F">
          <w:rPr>
            <w:rStyle w:val="Hipervnculo"/>
          </w:rPr>
          <w:t>2.1.18</w:t>
        </w:r>
        <w:r>
          <w:rPr>
            <w:rFonts w:eastAsiaTheme="minorEastAsia" w:cstheme="minorBidi"/>
            <w:iCs w:val="0"/>
            <w:color w:val="auto"/>
            <w:lang w:eastAsia="es-ES"/>
          </w:rPr>
          <w:tab/>
        </w:r>
        <w:r w:rsidRPr="00B1506F">
          <w:rPr>
            <w:rStyle w:val="Hipervnculo"/>
          </w:rPr>
          <w:t>Tipos de vía</w:t>
        </w:r>
        <w:r>
          <w:rPr>
            <w:webHidden/>
          </w:rPr>
          <w:tab/>
        </w:r>
        <w:r>
          <w:rPr>
            <w:webHidden/>
          </w:rPr>
          <w:fldChar w:fldCharType="begin"/>
        </w:r>
        <w:r>
          <w:rPr>
            <w:webHidden/>
          </w:rPr>
          <w:instrText xml:space="preserve"> PAGEREF _Toc106094170 \h </w:instrText>
        </w:r>
        <w:r>
          <w:rPr>
            <w:webHidden/>
          </w:rPr>
        </w:r>
        <w:r>
          <w:rPr>
            <w:webHidden/>
          </w:rPr>
          <w:fldChar w:fldCharType="separate"/>
        </w:r>
        <w:r>
          <w:rPr>
            <w:webHidden/>
          </w:rPr>
          <w:t>11</w:t>
        </w:r>
        <w:r>
          <w:rPr>
            <w:webHidden/>
          </w:rPr>
          <w:fldChar w:fldCharType="end"/>
        </w:r>
      </w:hyperlink>
    </w:p>
    <w:p w14:paraId="4537A2B7" w14:textId="3B481FD3" w:rsidR="006176F6" w:rsidRDefault="006176F6">
      <w:pPr>
        <w:pStyle w:val="TDC3"/>
        <w:rPr>
          <w:rFonts w:eastAsiaTheme="minorEastAsia" w:cstheme="minorBidi"/>
          <w:iCs w:val="0"/>
          <w:color w:val="auto"/>
          <w:lang w:eastAsia="es-ES"/>
        </w:rPr>
      </w:pPr>
      <w:hyperlink w:anchor="_Toc106094171" w:history="1">
        <w:r w:rsidRPr="00B1506F">
          <w:rPr>
            <w:rStyle w:val="Hipervnculo"/>
          </w:rPr>
          <w:t>2.1.19</w:t>
        </w:r>
        <w:r>
          <w:rPr>
            <w:rFonts w:eastAsiaTheme="minorEastAsia" w:cstheme="minorBidi"/>
            <w:iCs w:val="0"/>
            <w:color w:val="auto"/>
            <w:lang w:eastAsia="es-ES"/>
          </w:rPr>
          <w:tab/>
        </w:r>
        <w:r w:rsidRPr="00B1506F">
          <w:rPr>
            <w:rStyle w:val="Hipervnculo"/>
          </w:rPr>
          <w:t>Tipo de resolución</w:t>
        </w:r>
        <w:r>
          <w:rPr>
            <w:webHidden/>
          </w:rPr>
          <w:tab/>
        </w:r>
        <w:r>
          <w:rPr>
            <w:webHidden/>
          </w:rPr>
          <w:fldChar w:fldCharType="begin"/>
        </w:r>
        <w:r>
          <w:rPr>
            <w:webHidden/>
          </w:rPr>
          <w:instrText xml:space="preserve"> PAGEREF _Toc106094171 \h </w:instrText>
        </w:r>
        <w:r>
          <w:rPr>
            <w:webHidden/>
          </w:rPr>
        </w:r>
        <w:r>
          <w:rPr>
            <w:webHidden/>
          </w:rPr>
          <w:fldChar w:fldCharType="separate"/>
        </w:r>
        <w:r>
          <w:rPr>
            <w:webHidden/>
          </w:rPr>
          <w:t>11</w:t>
        </w:r>
        <w:r>
          <w:rPr>
            <w:webHidden/>
          </w:rPr>
          <w:fldChar w:fldCharType="end"/>
        </w:r>
      </w:hyperlink>
    </w:p>
    <w:p w14:paraId="026A19A8" w14:textId="745BBC5B" w:rsidR="006176F6" w:rsidRDefault="006176F6">
      <w:pPr>
        <w:pStyle w:val="TDC3"/>
        <w:rPr>
          <w:rFonts w:eastAsiaTheme="minorEastAsia" w:cstheme="minorBidi"/>
          <w:iCs w:val="0"/>
          <w:color w:val="auto"/>
          <w:lang w:eastAsia="es-ES"/>
        </w:rPr>
      </w:pPr>
      <w:hyperlink w:anchor="_Toc106094172" w:history="1">
        <w:r w:rsidRPr="00B1506F">
          <w:rPr>
            <w:rStyle w:val="Hipervnculo"/>
          </w:rPr>
          <w:t>2.1.20</w:t>
        </w:r>
        <w:r>
          <w:rPr>
            <w:rFonts w:eastAsiaTheme="minorEastAsia" w:cstheme="minorBidi"/>
            <w:iCs w:val="0"/>
            <w:color w:val="auto"/>
            <w:lang w:eastAsia="es-ES"/>
          </w:rPr>
          <w:tab/>
        </w:r>
        <w:r w:rsidRPr="00B1506F">
          <w:rPr>
            <w:rStyle w:val="Hipervnculo"/>
          </w:rPr>
          <w:t>Tipologías de comunidad</w:t>
        </w:r>
        <w:r>
          <w:rPr>
            <w:webHidden/>
          </w:rPr>
          <w:tab/>
        </w:r>
        <w:r>
          <w:rPr>
            <w:webHidden/>
          </w:rPr>
          <w:fldChar w:fldCharType="begin"/>
        </w:r>
        <w:r>
          <w:rPr>
            <w:webHidden/>
          </w:rPr>
          <w:instrText xml:space="preserve"> PAGEREF _Toc106094172 \h </w:instrText>
        </w:r>
        <w:r>
          <w:rPr>
            <w:webHidden/>
          </w:rPr>
        </w:r>
        <w:r>
          <w:rPr>
            <w:webHidden/>
          </w:rPr>
          <w:fldChar w:fldCharType="separate"/>
        </w:r>
        <w:r>
          <w:rPr>
            <w:webHidden/>
          </w:rPr>
          <w:t>12</w:t>
        </w:r>
        <w:r>
          <w:rPr>
            <w:webHidden/>
          </w:rPr>
          <w:fldChar w:fldCharType="end"/>
        </w:r>
      </w:hyperlink>
    </w:p>
    <w:p w14:paraId="3B66E6F9" w14:textId="3C339351" w:rsidR="006176F6" w:rsidRDefault="006176F6">
      <w:pPr>
        <w:pStyle w:val="TDC3"/>
        <w:rPr>
          <w:rFonts w:eastAsiaTheme="minorEastAsia" w:cstheme="minorBidi"/>
          <w:iCs w:val="0"/>
          <w:color w:val="auto"/>
          <w:lang w:eastAsia="es-ES"/>
        </w:rPr>
      </w:pPr>
      <w:hyperlink w:anchor="_Toc106094173" w:history="1">
        <w:r w:rsidRPr="00B1506F">
          <w:rPr>
            <w:rStyle w:val="Hipervnculo"/>
          </w:rPr>
          <w:t>2.1.21</w:t>
        </w:r>
        <w:r>
          <w:rPr>
            <w:rFonts w:eastAsiaTheme="minorEastAsia" w:cstheme="minorBidi"/>
            <w:iCs w:val="0"/>
            <w:color w:val="auto"/>
            <w:lang w:eastAsia="es-ES"/>
          </w:rPr>
          <w:tab/>
        </w:r>
        <w:r w:rsidRPr="00B1506F">
          <w:rPr>
            <w:rStyle w:val="Hipervnculo"/>
          </w:rPr>
          <w:t>Tipos de clases de registro</w:t>
        </w:r>
        <w:r>
          <w:rPr>
            <w:webHidden/>
          </w:rPr>
          <w:tab/>
        </w:r>
        <w:r>
          <w:rPr>
            <w:webHidden/>
          </w:rPr>
          <w:fldChar w:fldCharType="begin"/>
        </w:r>
        <w:r>
          <w:rPr>
            <w:webHidden/>
          </w:rPr>
          <w:instrText xml:space="preserve"> PAGEREF _Toc106094173 \h </w:instrText>
        </w:r>
        <w:r>
          <w:rPr>
            <w:webHidden/>
          </w:rPr>
        </w:r>
        <w:r>
          <w:rPr>
            <w:webHidden/>
          </w:rPr>
          <w:fldChar w:fldCharType="separate"/>
        </w:r>
        <w:r>
          <w:rPr>
            <w:webHidden/>
          </w:rPr>
          <w:t>13</w:t>
        </w:r>
        <w:r>
          <w:rPr>
            <w:webHidden/>
          </w:rPr>
          <w:fldChar w:fldCharType="end"/>
        </w:r>
      </w:hyperlink>
    </w:p>
    <w:p w14:paraId="75B7A6FD" w14:textId="57AEB296" w:rsidR="006176F6" w:rsidRDefault="006176F6">
      <w:pPr>
        <w:pStyle w:val="TDC3"/>
        <w:rPr>
          <w:rFonts w:eastAsiaTheme="minorEastAsia" w:cstheme="minorBidi"/>
          <w:iCs w:val="0"/>
          <w:color w:val="auto"/>
          <w:lang w:eastAsia="es-ES"/>
        </w:rPr>
      </w:pPr>
      <w:hyperlink w:anchor="_Toc106094174" w:history="1">
        <w:r w:rsidRPr="00B1506F">
          <w:rPr>
            <w:rStyle w:val="Hipervnculo"/>
          </w:rPr>
          <w:t>2.1.22</w:t>
        </w:r>
        <w:r>
          <w:rPr>
            <w:rFonts w:eastAsiaTheme="minorEastAsia" w:cstheme="minorBidi"/>
            <w:iCs w:val="0"/>
            <w:color w:val="auto"/>
            <w:lang w:eastAsia="es-ES"/>
          </w:rPr>
          <w:tab/>
        </w:r>
        <w:r w:rsidRPr="00B1506F">
          <w:rPr>
            <w:rStyle w:val="Hipervnculo"/>
          </w:rPr>
          <w:t>Catálogo de órganos judiciales</w:t>
        </w:r>
        <w:r>
          <w:rPr>
            <w:webHidden/>
          </w:rPr>
          <w:tab/>
        </w:r>
        <w:r>
          <w:rPr>
            <w:webHidden/>
          </w:rPr>
          <w:fldChar w:fldCharType="begin"/>
        </w:r>
        <w:r>
          <w:rPr>
            <w:webHidden/>
          </w:rPr>
          <w:instrText xml:space="preserve"> PAGEREF _Toc106094174 \h </w:instrText>
        </w:r>
        <w:r>
          <w:rPr>
            <w:webHidden/>
          </w:rPr>
        </w:r>
        <w:r>
          <w:rPr>
            <w:webHidden/>
          </w:rPr>
          <w:fldChar w:fldCharType="separate"/>
        </w:r>
        <w:r>
          <w:rPr>
            <w:webHidden/>
          </w:rPr>
          <w:t>13</w:t>
        </w:r>
        <w:r>
          <w:rPr>
            <w:webHidden/>
          </w:rPr>
          <w:fldChar w:fldCharType="end"/>
        </w:r>
      </w:hyperlink>
    </w:p>
    <w:p w14:paraId="218E2229" w14:textId="060B5E6C" w:rsidR="006176F6" w:rsidRDefault="006176F6">
      <w:pPr>
        <w:pStyle w:val="TDC3"/>
        <w:rPr>
          <w:rFonts w:eastAsiaTheme="minorEastAsia" w:cstheme="minorBidi"/>
          <w:iCs w:val="0"/>
          <w:color w:val="auto"/>
          <w:lang w:eastAsia="es-ES"/>
        </w:rPr>
      </w:pPr>
      <w:hyperlink w:anchor="_Toc106094175" w:history="1">
        <w:r w:rsidRPr="00B1506F">
          <w:rPr>
            <w:rStyle w:val="Hipervnculo"/>
          </w:rPr>
          <w:t>2.1.23</w:t>
        </w:r>
        <w:r>
          <w:rPr>
            <w:rFonts w:eastAsiaTheme="minorEastAsia" w:cstheme="minorBidi"/>
            <w:iCs w:val="0"/>
            <w:color w:val="auto"/>
            <w:lang w:eastAsia="es-ES"/>
          </w:rPr>
          <w:tab/>
        </w:r>
        <w:r w:rsidRPr="00B1506F">
          <w:rPr>
            <w:rStyle w:val="Hipervnculo"/>
          </w:rPr>
          <w:t>Catálogo de Organismo Extrajudicial</w:t>
        </w:r>
        <w:r>
          <w:rPr>
            <w:webHidden/>
          </w:rPr>
          <w:tab/>
        </w:r>
        <w:r>
          <w:rPr>
            <w:webHidden/>
          </w:rPr>
          <w:fldChar w:fldCharType="begin"/>
        </w:r>
        <w:r>
          <w:rPr>
            <w:webHidden/>
          </w:rPr>
          <w:instrText xml:space="preserve"> PAGEREF _Toc106094175 \h </w:instrText>
        </w:r>
        <w:r>
          <w:rPr>
            <w:webHidden/>
          </w:rPr>
        </w:r>
        <w:r>
          <w:rPr>
            <w:webHidden/>
          </w:rPr>
          <w:fldChar w:fldCharType="separate"/>
        </w:r>
        <w:r>
          <w:rPr>
            <w:webHidden/>
          </w:rPr>
          <w:t>13</w:t>
        </w:r>
        <w:r>
          <w:rPr>
            <w:webHidden/>
          </w:rPr>
          <w:fldChar w:fldCharType="end"/>
        </w:r>
      </w:hyperlink>
    </w:p>
    <w:p w14:paraId="64C1483F" w14:textId="4CE4DB51" w:rsidR="006176F6" w:rsidRDefault="006176F6">
      <w:pPr>
        <w:pStyle w:val="TDC3"/>
        <w:rPr>
          <w:rFonts w:eastAsiaTheme="minorEastAsia" w:cstheme="minorBidi"/>
          <w:iCs w:val="0"/>
          <w:color w:val="auto"/>
          <w:lang w:eastAsia="es-ES"/>
        </w:rPr>
      </w:pPr>
      <w:hyperlink w:anchor="_Toc106094176" w:history="1">
        <w:r w:rsidRPr="00B1506F">
          <w:rPr>
            <w:rStyle w:val="Hipervnculo"/>
          </w:rPr>
          <w:t>2.1.24</w:t>
        </w:r>
        <w:r>
          <w:rPr>
            <w:rFonts w:eastAsiaTheme="minorEastAsia" w:cstheme="minorBidi"/>
            <w:iCs w:val="0"/>
            <w:color w:val="auto"/>
            <w:lang w:eastAsia="es-ES"/>
          </w:rPr>
          <w:tab/>
        </w:r>
        <w:r w:rsidRPr="00B1506F">
          <w:rPr>
            <w:rStyle w:val="Hipervnculo"/>
          </w:rPr>
          <w:t>Catálogo de Organismo Origen</w:t>
        </w:r>
        <w:r>
          <w:rPr>
            <w:webHidden/>
          </w:rPr>
          <w:tab/>
        </w:r>
        <w:r>
          <w:rPr>
            <w:webHidden/>
          </w:rPr>
          <w:fldChar w:fldCharType="begin"/>
        </w:r>
        <w:r>
          <w:rPr>
            <w:webHidden/>
          </w:rPr>
          <w:instrText xml:space="preserve"> PAGEREF _Toc106094176 \h </w:instrText>
        </w:r>
        <w:r>
          <w:rPr>
            <w:webHidden/>
          </w:rPr>
        </w:r>
        <w:r>
          <w:rPr>
            <w:webHidden/>
          </w:rPr>
          <w:fldChar w:fldCharType="separate"/>
        </w:r>
        <w:r>
          <w:rPr>
            <w:webHidden/>
          </w:rPr>
          <w:t>15</w:t>
        </w:r>
        <w:r>
          <w:rPr>
            <w:webHidden/>
          </w:rPr>
          <w:fldChar w:fldCharType="end"/>
        </w:r>
      </w:hyperlink>
    </w:p>
    <w:p w14:paraId="65FD926B" w14:textId="5A9F1430" w:rsidR="006176F6" w:rsidRDefault="006176F6">
      <w:pPr>
        <w:pStyle w:val="TDC2"/>
        <w:tabs>
          <w:tab w:val="left" w:pos="880"/>
          <w:tab w:val="right" w:leader="dot" w:pos="9017"/>
        </w:tabs>
        <w:rPr>
          <w:rFonts w:eastAsiaTheme="minorEastAsia"/>
          <w:smallCaps w:val="0"/>
          <w:noProof/>
          <w:sz w:val="22"/>
          <w:szCs w:val="22"/>
          <w:lang w:eastAsia="es-ES"/>
        </w:rPr>
      </w:pPr>
      <w:hyperlink w:anchor="_Toc106094177" w:history="1">
        <w:r w:rsidRPr="00B1506F">
          <w:rPr>
            <w:rStyle w:val="Hipervnculo"/>
            <w:rFonts w:cstheme="majorHAnsi"/>
            <w:noProof/>
          </w:rPr>
          <w:t>2.2</w:t>
        </w:r>
        <w:r>
          <w:rPr>
            <w:rFonts w:eastAsiaTheme="minorEastAsia"/>
            <w:smallCaps w:val="0"/>
            <w:noProof/>
            <w:sz w:val="22"/>
            <w:szCs w:val="22"/>
            <w:lang w:eastAsia="es-ES"/>
          </w:rPr>
          <w:tab/>
        </w:r>
        <w:r w:rsidRPr="00B1506F">
          <w:rPr>
            <w:rStyle w:val="Hipervnculo"/>
            <w:rFonts w:cstheme="majorHAnsi"/>
            <w:noProof/>
          </w:rPr>
          <w:t>ANEXO II: Recomendaciones para desarrollo de cliente</w:t>
        </w:r>
        <w:r>
          <w:rPr>
            <w:noProof/>
            <w:webHidden/>
          </w:rPr>
          <w:tab/>
        </w:r>
        <w:r>
          <w:rPr>
            <w:noProof/>
            <w:webHidden/>
          </w:rPr>
          <w:fldChar w:fldCharType="begin"/>
        </w:r>
        <w:r>
          <w:rPr>
            <w:noProof/>
            <w:webHidden/>
          </w:rPr>
          <w:instrText xml:space="preserve"> PAGEREF _Toc106094177 \h </w:instrText>
        </w:r>
        <w:r>
          <w:rPr>
            <w:noProof/>
            <w:webHidden/>
          </w:rPr>
        </w:r>
        <w:r>
          <w:rPr>
            <w:noProof/>
            <w:webHidden/>
          </w:rPr>
          <w:fldChar w:fldCharType="separate"/>
        </w:r>
        <w:r>
          <w:rPr>
            <w:noProof/>
            <w:webHidden/>
          </w:rPr>
          <w:t>16</w:t>
        </w:r>
        <w:r>
          <w:rPr>
            <w:noProof/>
            <w:webHidden/>
          </w:rPr>
          <w:fldChar w:fldCharType="end"/>
        </w:r>
      </w:hyperlink>
    </w:p>
    <w:p w14:paraId="4BE70489" w14:textId="64292842" w:rsidR="006176F6" w:rsidRDefault="006176F6">
      <w:pPr>
        <w:pStyle w:val="TDC3"/>
        <w:rPr>
          <w:rFonts w:eastAsiaTheme="minorEastAsia" w:cstheme="minorBidi"/>
          <w:iCs w:val="0"/>
          <w:color w:val="auto"/>
          <w:lang w:eastAsia="es-ES"/>
        </w:rPr>
      </w:pPr>
      <w:hyperlink w:anchor="_Toc106094178" w:history="1">
        <w:r w:rsidRPr="00B1506F">
          <w:rPr>
            <w:rStyle w:val="Hipervnculo"/>
          </w:rPr>
          <w:t>2.2.1</w:t>
        </w:r>
        <w:r>
          <w:rPr>
            <w:rFonts w:eastAsiaTheme="minorEastAsia" w:cstheme="minorBidi"/>
            <w:iCs w:val="0"/>
            <w:color w:val="auto"/>
            <w:lang w:eastAsia="es-ES"/>
          </w:rPr>
          <w:tab/>
        </w:r>
        <w:r w:rsidRPr="00B1506F">
          <w:rPr>
            <w:rStyle w:val="Hipervnculo"/>
          </w:rPr>
          <w:t>Descripción</w:t>
        </w:r>
        <w:r>
          <w:rPr>
            <w:webHidden/>
          </w:rPr>
          <w:tab/>
        </w:r>
        <w:r>
          <w:rPr>
            <w:webHidden/>
          </w:rPr>
          <w:fldChar w:fldCharType="begin"/>
        </w:r>
        <w:r>
          <w:rPr>
            <w:webHidden/>
          </w:rPr>
          <w:instrText xml:space="preserve"> PAGEREF _Toc106094178 \h </w:instrText>
        </w:r>
        <w:r>
          <w:rPr>
            <w:webHidden/>
          </w:rPr>
        </w:r>
        <w:r>
          <w:rPr>
            <w:webHidden/>
          </w:rPr>
          <w:fldChar w:fldCharType="separate"/>
        </w:r>
        <w:r>
          <w:rPr>
            <w:webHidden/>
          </w:rPr>
          <w:t>16</w:t>
        </w:r>
        <w:r>
          <w:rPr>
            <w:webHidden/>
          </w:rPr>
          <w:fldChar w:fldCharType="end"/>
        </w:r>
      </w:hyperlink>
    </w:p>
    <w:p w14:paraId="78A5EAA9" w14:textId="284BD367" w:rsidR="006176F6" w:rsidRDefault="006176F6">
      <w:pPr>
        <w:pStyle w:val="TDC3"/>
        <w:rPr>
          <w:rFonts w:eastAsiaTheme="minorEastAsia" w:cstheme="minorBidi"/>
          <w:iCs w:val="0"/>
          <w:color w:val="auto"/>
          <w:lang w:eastAsia="es-ES"/>
        </w:rPr>
      </w:pPr>
      <w:hyperlink w:anchor="_Toc106094179" w:history="1">
        <w:r w:rsidRPr="00B1506F">
          <w:rPr>
            <w:rStyle w:val="Hipervnculo"/>
          </w:rPr>
          <w:t>2.2.2</w:t>
        </w:r>
        <w:r>
          <w:rPr>
            <w:rFonts w:eastAsiaTheme="minorEastAsia" w:cstheme="minorBidi"/>
            <w:iCs w:val="0"/>
            <w:color w:val="auto"/>
            <w:lang w:eastAsia="es-ES"/>
          </w:rPr>
          <w:tab/>
        </w:r>
        <w:r w:rsidRPr="00B1506F">
          <w:rPr>
            <w:rStyle w:val="Hipervnculo"/>
          </w:rPr>
          <w:t>Entorno tecnológico de desarrollo</w:t>
        </w:r>
        <w:r>
          <w:rPr>
            <w:webHidden/>
          </w:rPr>
          <w:tab/>
        </w:r>
        <w:r>
          <w:rPr>
            <w:webHidden/>
          </w:rPr>
          <w:fldChar w:fldCharType="begin"/>
        </w:r>
        <w:r>
          <w:rPr>
            <w:webHidden/>
          </w:rPr>
          <w:instrText xml:space="preserve"> PAGEREF _Toc106094179 \h </w:instrText>
        </w:r>
        <w:r>
          <w:rPr>
            <w:webHidden/>
          </w:rPr>
        </w:r>
        <w:r>
          <w:rPr>
            <w:webHidden/>
          </w:rPr>
          <w:fldChar w:fldCharType="separate"/>
        </w:r>
        <w:r>
          <w:rPr>
            <w:webHidden/>
          </w:rPr>
          <w:t>17</w:t>
        </w:r>
        <w:r>
          <w:rPr>
            <w:webHidden/>
          </w:rPr>
          <w:fldChar w:fldCharType="end"/>
        </w:r>
      </w:hyperlink>
    </w:p>
    <w:p w14:paraId="10284F02" w14:textId="6BF1951A" w:rsidR="006176F6" w:rsidRDefault="006176F6">
      <w:pPr>
        <w:pStyle w:val="TDC3"/>
        <w:rPr>
          <w:rFonts w:eastAsiaTheme="minorEastAsia" w:cstheme="minorBidi"/>
          <w:iCs w:val="0"/>
          <w:color w:val="auto"/>
          <w:lang w:eastAsia="es-ES"/>
        </w:rPr>
      </w:pPr>
      <w:hyperlink w:anchor="_Toc106094180" w:history="1">
        <w:r w:rsidRPr="00B1506F">
          <w:rPr>
            <w:rStyle w:val="Hipervnculo"/>
          </w:rPr>
          <w:t>2.2.3</w:t>
        </w:r>
        <w:r>
          <w:rPr>
            <w:rFonts w:eastAsiaTheme="minorEastAsia" w:cstheme="minorBidi"/>
            <w:iCs w:val="0"/>
            <w:color w:val="auto"/>
            <w:lang w:eastAsia="es-ES"/>
          </w:rPr>
          <w:tab/>
        </w:r>
        <w:r w:rsidRPr="00B1506F">
          <w:rPr>
            <w:rStyle w:val="Hipervnculo"/>
          </w:rPr>
          <w:t>Requisitos funcionales del cliente</w:t>
        </w:r>
        <w:r>
          <w:rPr>
            <w:webHidden/>
          </w:rPr>
          <w:tab/>
        </w:r>
        <w:r>
          <w:rPr>
            <w:webHidden/>
          </w:rPr>
          <w:fldChar w:fldCharType="begin"/>
        </w:r>
        <w:r>
          <w:rPr>
            <w:webHidden/>
          </w:rPr>
          <w:instrText xml:space="preserve"> PAGEREF _Toc106094180 \h </w:instrText>
        </w:r>
        <w:r>
          <w:rPr>
            <w:webHidden/>
          </w:rPr>
        </w:r>
        <w:r>
          <w:rPr>
            <w:webHidden/>
          </w:rPr>
          <w:fldChar w:fldCharType="separate"/>
        </w:r>
        <w:r>
          <w:rPr>
            <w:webHidden/>
          </w:rPr>
          <w:t>17</w:t>
        </w:r>
        <w:r>
          <w:rPr>
            <w:webHidden/>
          </w:rPr>
          <w:fldChar w:fldCharType="end"/>
        </w:r>
      </w:hyperlink>
    </w:p>
    <w:p w14:paraId="756BABB5" w14:textId="75F255C1"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1" w:history="1">
        <w:r w:rsidRPr="00B1506F">
          <w:rPr>
            <w:rStyle w:val="Hipervnculo"/>
            <w:noProof/>
          </w:rPr>
          <w:t>2.3</w:t>
        </w:r>
        <w:r>
          <w:rPr>
            <w:rFonts w:eastAsiaTheme="minorEastAsia"/>
            <w:smallCaps w:val="0"/>
            <w:noProof/>
            <w:sz w:val="22"/>
            <w:szCs w:val="22"/>
            <w:lang w:eastAsia="es-ES"/>
          </w:rPr>
          <w:tab/>
        </w:r>
        <w:r w:rsidRPr="00B1506F">
          <w:rPr>
            <w:rStyle w:val="Hipervnculo"/>
            <w:noProof/>
          </w:rPr>
          <w:t>ANEXO III: Guía de cumplimentación de las plantillas de los mensajes de envío</w:t>
        </w:r>
        <w:r>
          <w:rPr>
            <w:noProof/>
            <w:webHidden/>
          </w:rPr>
          <w:tab/>
        </w:r>
        <w:r>
          <w:rPr>
            <w:noProof/>
            <w:webHidden/>
          </w:rPr>
          <w:fldChar w:fldCharType="begin"/>
        </w:r>
        <w:r>
          <w:rPr>
            <w:noProof/>
            <w:webHidden/>
          </w:rPr>
          <w:instrText xml:space="preserve"> PAGEREF _Toc106094181 \h </w:instrText>
        </w:r>
        <w:r>
          <w:rPr>
            <w:noProof/>
            <w:webHidden/>
          </w:rPr>
        </w:r>
        <w:r>
          <w:rPr>
            <w:noProof/>
            <w:webHidden/>
          </w:rPr>
          <w:fldChar w:fldCharType="separate"/>
        </w:r>
        <w:r>
          <w:rPr>
            <w:noProof/>
            <w:webHidden/>
          </w:rPr>
          <w:t>19</w:t>
        </w:r>
        <w:r>
          <w:rPr>
            <w:noProof/>
            <w:webHidden/>
          </w:rPr>
          <w:fldChar w:fldCharType="end"/>
        </w:r>
      </w:hyperlink>
    </w:p>
    <w:p w14:paraId="3EA7307F" w14:textId="4624972C" w:rsidR="006176F6" w:rsidRDefault="006176F6">
      <w:pPr>
        <w:pStyle w:val="TDC3"/>
        <w:rPr>
          <w:rFonts w:eastAsiaTheme="minorEastAsia" w:cstheme="minorBidi"/>
          <w:iCs w:val="0"/>
          <w:color w:val="auto"/>
          <w:lang w:eastAsia="es-ES"/>
        </w:rPr>
      </w:pPr>
      <w:hyperlink w:anchor="_Toc106094182" w:history="1">
        <w:r w:rsidRPr="00B1506F">
          <w:rPr>
            <w:rStyle w:val="Hipervnculo"/>
          </w:rPr>
          <w:t>2.3.1</w:t>
        </w:r>
        <w:r>
          <w:rPr>
            <w:rFonts w:eastAsiaTheme="minorEastAsia" w:cstheme="minorBidi"/>
            <w:iCs w:val="0"/>
            <w:color w:val="auto"/>
            <w:lang w:eastAsia="es-ES"/>
          </w:rPr>
          <w:tab/>
        </w:r>
        <w:r w:rsidRPr="00B1506F">
          <w:rPr>
            <w:rStyle w:val="Hipervnculo"/>
          </w:rPr>
          <w:t>Mensaje formato CADES</w:t>
        </w:r>
        <w:r>
          <w:rPr>
            <w:webHidden/>
          </w:rPr>
          <w:tab/>
        </w:r>
        <w:r>
          <w:rPr>
            <w:webHidden/>
          </w:rPr>
          <w:fldChar w:fldCharType="begin"/>
        </w:r>
        <w:r>
          <w:rPr>
            <w:webHidden/>
          </w:rPr>
          <w:instrText xml:space="preserve"> PAGEREF _Toc106094182 \h </w:instrText>
        </w:r>
        <w:r>
          <w:rPr>
            <w:webHidden/>
          </w:rPr>
        </w:r>
        <w:r>
          <w:rPr>
            <w:webHidden/>
          </w:rPr>
          <w:fldChar w:fldCharType="separate"/>
        </w:r>
        <w:r>
          <w:rPr>
            <w:webHidden/>
          </w:rPr>
          <w:t>19</w:t>
        </w:r>
        <w:r>
          <w:rPr>
            <w:webHidden/>
          </w:rPr>
          <w:fldChar w:fldCharType="end"/>
        </w:r>
      </w:hyperlink>
    </w:p>
    <w:p w14:paraId="2EFC47C9" w14:textId="1EED0534"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3" w:history="1">
        <w:r w:rsidRPr="00B1506F">
          <w:rPr>
            <w:rStyle w:val="Hipervnculo"/>
            <w:noProof/>
          </w:rPr>
          <w:t>2.4</w:t>
        </w:r>
        <w:r>
          <w:rPr>
            <w:rFonts w:eastAsiaTheme="minorEastAsia"/>
            <w:smallCaps w:val="0"/>
            <w:noProof/>
            <w:sz w:val="22"/>
            <w:szCs w:val="22"/>
            <w:lang w:eastAsia="es-ES"/>
          </w:rPr>
          <w:tab/>
        </w:r>
        <w:r w:rsidRPr="00B1506F">
          <w:rPr>
            <w:rStyle w:val="Hipervnculo"/>
            <w:noProof/>
          </w:rPr>
          <w:t>ANEXO IV: Tecnologías LexNET. Descripción breve</w:t>
        </w:r>
        <w:r>
          <w:rPr>
            <w:noProof/>
            <w:webHidden/>
          </w:rPr>
          <w:tab/>
        </w:r>
        <w:r>
          <w:rPr>
            <w:noProof/>
            <w:webHidden/>
          </w:rPr>
          <w:fldChar w:fldCharType="begin"/>
        </w:r>
        <w:r>
          <w:rPr>
            <w:noProof/>
            <w:webHidden/>
          </w:rPr>
          <w:instrText xml:space="preserve"> PAGEREF _Toc106094183 \h </w:instrText>
        </w:r>
        <w:r>
          <w:rPr>
            <w:noProof/>
            <w:webHidden/>
          </w:rPr>
        </w:r>
        <w:r>
          <w:rPr>
            <w:noProof/>
            <w:webHidden/>
          </w:rPr>
          <w:fldChar w:fldCharType="separate"/>
        </w:r>
        <w:r>
          <w:rPr>
            <w:noProof/>
            <w:webHidden/>
          </w:rPr>
          <w:t>31</w:t>
        </w:r>
        <w:r>
          <w:rPr>
            <w:noProof/>
            <w:webHidden/>
          </w:rPr>
          <w:fldChar w:fldCharType="end"/>
        </w:r>
      </w:hyperlink>
    </w:p>
    <w:p w14:paraId="1F5AC715" w14:textId="47D3F9AB" w:rsidR="006176F6" w:rsidRDefault="006176F6">
      <w:pPr>
        <w:pStyle w:val="TDC3"/>
        <w:rPr>
          <w:rFonts w:eastAsiaTheme="minorEastAsia" w:cstheme="minorBidi"/>
          <w:iCs w:val="0"/>
          <w:color w:val="auto"/>
          <w:lang w:eastAsia="es-ES"/>
        </w:rPr>
      </w:pPr>
      <w:hyperlink w:anchor="_Toc106094184" w:history="1">
        <w:r w:rsidRPr="00B1506F">
          <w:rPr>
            <w:rStyle w:val="Hipervnculo"/>
          </w:rPr>
          <w:t>2.4.1</w:t>
        </w:r>
        <w:r>
          <w:rPr>
            <w:rFonts w:eastAsiaTheme="minorEastAsia" w:cstheme="minorBidi"/>
            <w:iCs w:val="0"/>
            <w:color w:val="auto"/>
            <w:lang w:eastAsia="es-ES"/>
          </w:rPr>
          <w:tab/>
        </w:r>
        <w:r w:rsidRPr="00B1506F">
          <w:rPr>
            <w:rStyle w:val="Hipervnculo"/>
          </w:rPr>
          <w:t>Firma electrónica</w:t>
        </w:r>
        <w:r>
          <w:rPr>
            <w:webHidden/>
          </w:rPr>
          <w:tab/>
        </w:r>
        <w:r>
          <w:rPr>
            <w:webHidden/>
          </w:rPr>
          <w:fldChar w:fldCharType="begin"/>
        </w:r>
        <w:r>
          <w:rPr>
            <w:webHidden/>
          </w:rPr>
          <w:instrText xml:space="preserve"> PAGEREF _Toc106094184 \h </w:instrText>
        </w:r>
        <w:r>
          <w:rPr>
            <w:webHidden/>
          </w:rPr>
        </w:r>
        <w:r>
          <w:rPr>
            <w:webHidden/>
          </w:rPr>
          <w:fldChar w:fldCharType="separate"/>
        </w:r>
        <w:r>
          <w:rPr>
            <w:webHidden/>
          </w:rPr>
          <w:t>31</w:t>
        </w:r>
        <w:r>
          <w:rPr>
            <w:webHidden/>
          </w:rPr>
          <w:fldChar w:fldCharType="end"/>
        </w:r>
      </w:hyperlink>
    </w:p>
    <w:p w14:paraId="78943B08" w14:textId="034BD5B0" w:rsidR="006176F6" w:rsidRDefault="006176F6">
      <w:pPr>
        <w:pStyle w:val="TDC3"/>
        <w:rPr>
          <w:rFonts w:eastAsiaTheme="minorEastAsia" w:cstheme="minorBidi"/>
          <w:iCs w:val="0"/>
          <w:color w:val="auto"/>
          <w:lang w:eastAsia="es-ES"/>
        </w:rPr>
      </w:pPr>
      <w:hyperlink w:anchor="_Toc106094185" w:history="1">
        <w:r w:rsidRPr="00B1506F">
          <w:rPr>
            <w:rStyle w:val="Hipervnculo"/>
          </w:rPr>
          <w:t>2.4.2</w:t>
        </w:r>
        <w:r>
          <w:rPr>
            <w:rFonts w:eastAsiaTheme="minorEastAsia" w:cstheme="minorBidi"/>
            <w:iCs w:val="0"/>
            <w:color w:val="auto"/>
            <w:lang w:eastAsia="es-ES"/>
          </w:rPr>
          <w:tab/>
        </w:r>
        <w:r w:rsidRPr="00B1506F">
          <w:rPr>
            <w:rStyle w:val="Hipervnculo"/>
          </w:rPr>
          <w:t>Plataforma ASF</w:t>
        </w:r>
        <w:r>
          <w:rPr>
            <w:webHidden/>
          </w:rPr>
          <w:tab/>
        </w:r>
        <w:r>
          <w:rPr>
            <w:webHidden/>
          </w:rPr>
          <w:fldChar w:fldCharType="begin"/>
        </w:r>
        <w:r>
          <w:rPr>
            <w:webHidden/>
          </w:rPr>
          <w:instrText xml:space="preserve"> PAGEREF _Toc106094185 \h </w:instrText>
        </w:r>
        <w:r>
          <w:rPr>
            <w:webHidden/>
          </w:rPr>
        </w:r>
        <w:r>
          <w:rPr>
            <w:webHidden/>
          </w:rPr>
          <w:fldChar w:fldCharType="separate"/>
        </w:r>
        <w:r>
          <w:rPr>
            <w:webHidden/>
          </w:rPr>
          <w:t>32</w:t>
        </w:r>
        <w:r>
          <w:rPr>
            <w:webHidden/>
          </w:rPr>
          <w:fldChar w:fldCharType="end"/>
        </w:r>
      </w:hyperlink>
    </w:p>
    <w:p w14:paraId="69A989E8" w14:textId="16F528C9" w:rsidR="006176F6" w:rsidRDefault="006176F6">
      <w:pPr>
        <w:pStyle w:val="TDC3"/>
        <w:rPr>
          <w:rFonts w:eastAsiaTheme="minorEastAsia" w:cstheme="minorBidi"/>
          <w:iCs w:val="0"/>
          <w:color w:val="auto"/>
          <w:lang w:eastAsia="es-ES"/>
        </w:rPr>
      </w:pPr>
      <w:hyperlink w:anchor="_Toc106094186" w:history="1">
        <w:r w:rsidRPr="00B1506F">
          <w:rPr>
            <w:rStyle w:val="Hipervnculo"/>
          </w:rPr>
          <w:t>2.4.3</w:t>
        </w:r>
        <w:r>
          <w:rPr>
            <w:rFonts w:eastAsiaTheme="minorEastAsia" w:cstheme="minorBidi"/>
            <w:iCs w:val="0"/>
            <w:color w:val="auto"/>
            <w:lang w:eastAsia="es-ES"/>
          </w:rPr>
          <w:tab/>
        </w:r>
        <w:r w:rsidRPr="00B1506F">
          <w:rPr>
            <w:rStyle w:val="Hipervnculo"/>
          </w:rPr>
          <w:t>CadES</w:t>
        </w:r>
        <w:r>
          <w:rPr>
            <w:webHidden/>
          </w:rPr>
          <w:tab/>
        </w:r>
        <w:r>
          <w:rPr>
            <w:webHidden/>
          </w:rPr>
          <w:fldChar w:fldCharType="begin"/>
        </w:r>
        <w:r>
          <w:rPr>
            <w:webHidden/>
          </w:rPr>
          <w:instrText xml:space="preserve"> PAGEREF _Toc106094186 \h </w:instrText>
        </w:r>
        <w:r>
          <w:rPr>
            <w:webHidden/>
          </w:rPr>
        </w:r>
        <w:r>
          <w:rPr>
            <w:webHidden/>
          </w:rPr>
          <w:fldChar w:fldCharType="separate"/>
        </w:r>
        <w:r>
          <w:rPr>
            <w:webHidden/>
          </w:rPr>
          <w:t>32</w:t>
        </w:r>
        <w:r>
          <w:rPr>
            <w:webHidden/>
          </w:rPr>
          <w:fldChar w:fldCharType="end"/>
        </w:r>
      </w:hyperlink>
    </w:p>
    <w:p w14:paraId="281C679E" w14:textId="4CE02638" w:rsidR="006176F6" w:rsidRDefault="006176F6">
      <w:pPr>
        <w:pStyle w:val="TDC3"/>
        <w:rPr>
          <w:rFonts w:eastAsiaTheme="minorEastAsia" w:cstheme="minorBidi"/>
          <w:iCs w:val="0"/>
          <w:color w:val="auto"/>
          <w:lang w:eastAsia="es-ES"/>
        </w:rPr>
      </w:pPr>
      <w:hyperlink w:anchor="_Toc106094187" w:history="1">
        <w:r w:rsidRPr="00B1506F">
          <w:rPr>
            <w:rStyle w:val="Hipervnculo"/>
          </w:rPr>
          <w:t>2.4.4</w:t>
        </w:r>
        <w:r>
          <w:rPr>
            <w:rFonts w:eastAsiaTheme="minorEastAsia" w:cstheme="minorBidi"/>
            <w:iCs w:val="0"/>
            <w:color w:val="auto"/>
            <w:lang w:eastAsia="es-ES"/>
          </w:rPr>
          <w:tab/>
        </w:r>
        <w:r w:rsidRPr="00B1506F">
          <w:rPr>
            <w:rStyle w:val="Hipervnculo"/>
          </w:rPr>
          <w:t>PAdES</w:t>
        </w:r>
        <w:r>
          <w:rPr>
            <w:webHidden/>
          </w:rPr>
          <w:tab/>
        </w:r>
        <w:r>
          <w:rPr>
            <w:webHidden/>
          </w:rPr>
          <w:fldChar w:fldCharType="begin"/>
        </w:r>
        <w:r>
          <w:rPr>
            <w:webHidden/>
          </w:rPr>
          <w:instrText xml:space="preserve"> PAGEREF _Toc106094187 \h </w:instrText>
        </w:r>
        <w:r>
          <w:rPr>
            <w:webHidden/>
          </w:rPr>
        </w:r>
        <w:r>
          <w:rPr>
            <w:webHidden/>
          </w:rPr>
          <w:fldChar w:fldCharType="separate"/>
        </w:r>
        <w:r>
          <w:rPr>
            <w:webHidden/>
          </w:rPr>
          <w:t>33</w:t>
        </w:r>
        <w:r>
          <w:rPr>
            <w:webHidden/>
          </w:rPr>
          <w:fldChar w:fldCharType="end"/>
        </w:r>
      </w:hyperlink>
    </w:p>
    <w:p w14:paraId="64BFE62C" w14:textId="5D5477D5" w:rsidR="006176F6" w:rsidRDefault="006176F6">
      <w:pPr>
        <w:pStyle w:val="TDC3"/>
        <w:rPr>
          <w:rFonts w:eastAsiaTheme="minorEastAsia" w:cstheme="minorBidi"/>
          <w:iCs w:val="0"/>
          <w:color w:val="auto"/>
          <w:lang w:eastAsia="es-ES"/>
        </w:rPr>
      </w:pPr>
      <w:hyperlink w:anchor="_Toc106094188" w:history="1">
        <w:r w:rsidRPr="00B1506F">
          <w:rPr>
            <w:rStyle w:val="Hipervnculo"/>
          </w:rPr>
          <w:t>2.4.5</w:t>
        </w:r>
        <w:r>
          <w:rPr>
            <w:rFonts w:eastAsiaTheme="minorEastAsia" w:cstheme="minorBidi"/>
            <w:iCs w:val="0"/>
            <w:color w:val="auto"/>
            <w:lang w:eastAsia="es-ES"/>
          </w:rPr>
          <w:tab/>
        </w:r>
        <w:r w:rsidRPr="00B1506F">
          <w:rPr>
            <w:rStyle w:val="Hipervnculo"/>
          </w:rPr>
          <w:t>Sellado de tiempo- TSA del Ministerio de Presidencia</w:t>
        </w:r>
        <w:r>
          <w:rPr>
            <w:webHidden/>
          </w:rPr>
          <w:tab/>
        </w:r>
        <w:r>
          <w:rPr>
            <w:webHidden/>
          </w:rPr>
          <w:fldChar w:fldCharType="begin"/>
        </w:r>
        <w:r>
          <w:rPr>
            <w:webHidden/>
          </w:rPr>
          <w:instrText xml:space="preserve"> PAGEREF _Toc106094188 \h </w:instrText>
        </w:r>
        <w:r>
          <w:rPr>
            <w:webHidden/>
          </w:rPr>
        </w:r>
        <w:r>
          <w:rPr>
            <w:webHidden/>
          </w:rPr>
          <w:fldChar w:fldCharType="separate"/>
        </w:r>
        <w:r>
          <w:rPr>
            <w:webHidden/>
          </w:rPr>
          <w:t>33</w:t>
        </w:r>
        <w:r>
          <w:rPr>
            <w:webHidden/>
          </w:rPr>
          <w:fldChar w:fldCharType="end"/>
        </w:r>
      </w:hyperlink>
    </w:p>
    <w:p w14:paraId="30EE14A8" w14:textId="3BB91659"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9" w:history="1">
        <w:r w:rsidRPr="00B1506F">
          <w:rPr>
            <w:rStyle w:val="Hipervnculo"/>
            <w:noProof/>
          </w:rPr>
          <w:t>2.5</w:t>
        </w:r>
        <w:r>
          <w:rPr>
            <w:rFonts w:eastAsiaTheme="minorEastAsia"/>
            <w:smallCaps w:val="0"/>
            <w:noProof/>
            <w:sz w:val="22"/>
            <w:szCs w:val="22"/>
            <w:lang w:eastAsia="es-ES"/>
          </w:rPr>
          <w:tab/>
        </w:r>
        <w:r w:rsidRPr="00B1506F">
          <w:rPr>
            <w:rStyle w:val="Hipervnculo"/>
            <w:noProof/>
          </w:rPr>
          <w:t>ANEXO V: Validaciones</w:t>
        </w:r>
        <w:r>
          <w:rPr>
            <w:noProof/>
            <w:webHidden/>
          </w:rPr>
          <w:tab/>
        </w:r>
        <w:r>
          <w:rPr>
            <w:noProof/>
            <w:webHidden/>
          </w:rPr>
          <w:fldChar w:fldCharType="begin"/>
        </w:r>
        <w:r>
          <w:rPr>
            <w:noProof/>
            <w:webHidden/>
          </w:rPr>
          <w:instrText xml:space="preserve"> PAGEREF _Toc106094189 \h </w:instrText>
        </w:r>
        <w:r>
          <w:rPr>
            <w:noProof/>
            <w:webHidden/>
          </w:rPr>
        </w:r>
        <w:r>
          <w:rPr>
            <w:noProof/>
            <w:webHidden/>
          </w:rPr>
          <w:fldChar w:fldCharType="separate"/>
        </w:r>
        <w:r>
          <w:rPr>
            <w:noProof/>
            <w:webHidden/>
          </w:rPr>
          <w:t>34</w:t>
        </w:r>
        <w:r>
          <w:rPr>
            <w:noProof/>
            <w:webHidden/>
          </w:rPr>
          <w:fldChar w:fldCharType="end"/>
        </w:r>
      </w:hyperlink>
    </w:p>
    <w:p w14:paraId="389B2F5F" w14:textId="738F8B7E" w:rsidR="006176F6" w:rsidRDefault="006176F6">
      <w:pPr>
        <w:pStyle w:val="TDC3"/>
        <w:rPr>
          <w:rFonts w:eastAsiaTheme="minorEastAsia" w:cstheme="minorBidi"/>
          <w:iCs w:val="0"/>
          <w:color w:val="auto"/>
          <w:lang w:eastAsia="es-ES"/>
        </w:rPr>
      </w:pPr>
      <w:hyperlink w:anchor="_Toc106094190" w:history="1">
        <w:r w:rsidRPr="00B1506F">
          <w:rPr>
            <w:rStyle w:val="Hipervnculo"/>
          </w:rPr>
          <w:t>2.5.1</w:t>
        </w:r>
        <w:r>
          <w:rPr>
            <w:rFonts w:eastAsiaTheme="minorEastAsia" w:cstheme="minorBidi"/>
            <w:iCs w:val="0"/>
            <w:color w:val="auto"/>
            <w:lang w:eastAsia="es-ES"/>
          </w:rPr>
          <w:tab/>
        </w:r>
        <w:r w:rsidRPr="00B1506F">
          <w:rPr>
            <w:rStyle w:val="Hipervnculo"/>
          </w:rPr>
          <w:t>NIG</w:t>
        </w:r>
        <w:r>
          <w:rPr>
            <w:webHidden/>
          </w:rPr>
          <w:tab/>
        </w:r>
        <w:r>
          <w:rPr>
            <w:webHidden/>
          </w:rPr>
          <w:fldChar w:fldCharType="begin"/>
        </w:r>
        <w:r>
          <w:rPr>
            <w:webHidden/>
          </w:rPr>
          <w:instrText xml:space="preserve"> PAGEREF _Toc106094190 \h </w:instrText>
        </w:r>
        <w:r>
          <w:rPr>
            <w:webHidden/>
          </w:rPr>
        </w:r>
        <w:r>
          <w:rPr>
            <w:webHidden/>
          </w:rPr>
          <w:fldChar w:fldCharType="separate"/>
        </w:r>
        <w:r>
          <w:rPr>
            <w:webHidden/>
          </w:rPr>
          <w:t>34</w:t>
        </w:r>
        <w:r>
          <w:rPr>
            <w:webHidden/>
          </w:rPr>
          <w:fldChar w:fldCharType="end"/>
        </w:r>
      </w:hyperlink>
    </w:p>
    <w:p w14:paraId="4EF6B1E7" w14:textId="34752E26" w:rsidR="004012A7" w:rsidRPr="00963F4D" w:rsidRDefault="00994BD1" w:rsidP="000B1918">
      <w:pPr>
        <w:pStyle w:val="TDC1"/>
        <w:spacing w:before="0" w:after="160" w:line="259" w:lineRule="auto"/>
        <w:rPr>
          <w:rFonts w:cstheme="majorHAnsi"/>
          <w:sz w:val="28"/>
          <w:szCs w:val="22"/>
          <w:lang w:val="es-ES_tradnl"/>
        </w:rPr>
      </w:pPr>
      <w:r w:rsidRPr="00963F4D">
        <w:rPr>
          <w:rFonts w:cstheme="majorHAnsi"/>
          <w:b w:val="0"/>
          <w:bCs w:val="0"/>
          <w:caps w:val="0"/>
          <w:sz w:val="28"/>
          <w:szCs w:val="22"/>
          <w:lang w:val="es-ES_tradnl"/>
        </w:rPr>
        <w:fldChar w:fldCharType="end"/>
      </w:r>
    </w:p>
    <w:p w14:paraId="6913DD42" w14:textId="77777777" w:rsidR="005763BE" w:rsidRPr="00963F4D" w:rsidRDefault="004012A7">
      <w:pPr>
        <w:spacing w:line="259" w:lineRule="auto"/>
        <w:jc w:val="left"/>
        <w:rPr>
          <w:rFonts w:cstheme="majorHAnsi"/>
          <w:szCs w:val="22"/>
          <w:lang w:val="es-ES_tradnl"/>
        </w:rPr>
        <w:sectPr w:rsidR="005763BE" w:rsidRPr="00963F4D" w:rsidSect="00250E9B">
          <w:headerReference w:type="default" r:id="rId11"/>
          <w:footerReference w:type="default" r:id="rId12"/>
          <w:pgSz w:w="11907" w:h="16839" w:code="9"/>
          <w:pgMar w:top="1701" w:right="1440" w:bottom="1440" w:left="1440" w:header="0" w:footer="567" w:gutter="0"/>
          <w:cols w:space="720"/>
          <w:docGrid w:linePitch="360"/>
        </w:sectPr>
      </w:pPr>
      <w:r w:rsidRPr="00963F4D">
        <w:rPr>
          <w:rFonts w:cstheme="majorHAnsi"/>
          <w:szCs w:val="22"/>
          <w:lang w:val="es-ES_tradnl"/>
        </w:rPr>
        <w:br w:type="page"/>
      </w:r>
    </w:p>
    <w:p w14:paraId="3A1C0DDC" w14:textId="7A198409" w:rsidR="00765BCD" w:rsidRPr="00963F4D" w:rsidRDefault="00D75C98" w:rsidP="0000630E">
      <w:pPr>
        <w:pStyle w:val="Ttulo1"/>
        <w:rPr>
          <w:rFonts w:cstheme="majorHAnsi"/>
          <w:szCs w:val="22"/>
          <w:lang w:val="es-ES_tradnl"/>
        </w:rPr>
      </w:pPr>
      <w:bookmarkStart w:id="0" w:name="_Toc106094150"/>
      <w:r>
        <w:rPr>
          <w:rFonts w:cstheme="majorHAnsi"/>
          <w:szCs w:val="22"/>
          <w:lang w:val="es-ES_tradnl"/>
        </w:rPr>
        <w:lastRenderedPageBreak/>
        <w:t>INTRODUCCIÓN</w:t>
      </w:r>
      <w:bookmarkEnd w:id="0"/>
    </w:p>
    <w:p w14:paraId="614C8570" w14:textId="21065176" w:rsidR="00A30129" w:rsidRDefault="00D75C98" w:rsidP="007B59D4">
      <w:pPr>
        <w:rPr>
          <w:rFonts w:cstheme="majorHAnsi"/>
          <w:szCs w:val="22"/>
        </w:rPr>
      </w:pPr>
      <w:r w:rsidRPr="00D75C98">
        <w:rPr>
          <w:rFonts w:cstheme="majorHAnsi"/>
          <w:szCs w:val="22"/>
        </w:rPr>
        <w:t>El objeto de este documento es cumplimentar los manuales de integración de los servicios web proporcionando información sobre los catálogos y la forma de realizar la firma.</w:t>
      </w:r>
    </w:p>
    <w:p w14:paraId="0A6FF14A" w14:textId="07312275" w:rsidR="00D75C98" w:rsidRDefault="00D75C98" w:rsidP="00D75C98">
      <w:pPr>
        <w:pStyle w:val="Ttulo1"/>
      </w:pPr>
      <w:bookmarkStart w:id="1" w:name="_Toc106094151"/>
      <w:r>
        <w:t>ANEXOS</w:t>
      </w:r>
      <w:bookmarkEnd w:id="1"/>
    </w:p>
    <w:p w14:paraId="0303A365" w14:textId="40DCDC38" w:rsidR="0099432F" w:rsidRDefault="0099432F" w:rsidP="0099432F">
      <w:pPr>
        <w:pStyle w:val="Ttulo2"/>
      </w:pPr>
      <w:bookmarkStart w:id="2" w:name="_Toc106094152"/>
      <w:r>
        <w:t>ANEXO I: Códigos usados en los Web Services</w:t>
      </w:r>
      <w:bookmarkEnd w:id="2"/>
    </w:p>
    <w:p w14:paraId="73F916C6" w14:textId="38D55D99" w:rsidR="009D62A2" w:rsidRDefault="009D62A2" w:rsidP="009D62A2">
      <w:pPr>
        <w:pStyle w:val="Ttulo3"/>
      </w:pPr>
      <w:bookmarkStart w:id="3" w:name="_Toc106094153"/>
      <w:r>
        <w:t>Tipos de mensajes</w:t>
      </w:r>
      <w:bookmarkEnd w:id="3"/>
    </w:p>
    <w:p w14:paraId="6C748675" w14:textId="4DE343FA" w:rsidR="009179B6" w:rsidRDefault="009179B6" w:rsidP="009179B6">
      <w:pPr>
        <w:pStyle w:val="Ttulo4"/>
      </w:pPr>
      <w:r>
        <w:t>Normativa técnica del CTEAJE</w:t>
      </w:r>
    </w:p>
    <w:p w14:paraId="22B3B945" w14:textId="10ADF89F" w:rsidR="00F70521" w:rsidRPr="00F70521" w:rsidRDefault="00F70521" w:rsidP="00F70521">
      <w:r>
        <w:t>Este catálogo no existe en la Normativa técnica del CTEAJE.</w:t>
      </w:r>
    </w:p>
    <w:p w14:paraId="790ADD19" w14:textId="09E4A0FC" w:rsidR="009179B6" w:rsidRP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838"/>
        <w:gridCol w:w="6894"/>
      </w:tblGrid>
      <w:tr w:rsidR="009179B6" w:rsidRPr="00AD0EBB" w14:paraId="2393B7AE" w14:textId="77777777" w:rsidTr="00F978B9">
        <w:trPr>
          <w:trHeight w:val="397"/>
          <w:tblHeader/>
          <w:jc w:val="center"/>
        </w:trPr>
        <w:tc>
          <w:tcPr>
            <w:tcW w:w="1838" w:type="dxa"/>
            <w:tcBorders>
              <w:bottom w:val="single" w:sz="6" w:space="0" w:color="717074"/>
              <w:right w:val="single" w:sz="6" w:space="0" w:color="FFFFFF"/>
            </w:tcBorders>
            <w:shd w:val="clear" w:color="auto" w:fill="074E8E" w:themeFill="text2"/>
            <w:noWrap/>
            <w:tcMar>
              <w:top w:w="0" w:type="dxa"/>
            </w:tcMar>
            <w:vAlign w:val="center"/>
          </w:tcPr>
          <w:p w14:paraId="0CF675F0" w14:textId="5E1496F4" w:rsidR="009179B6" w:rsidRPr="00AD0EBB" w:rsidRDefault="00F978B9" w:rsidP="00EC1026">
            <w:pPr>
              <w:pStyle w:val="TablaTtulo1"/>
            </w:pPr>
            <w:r>
              <w:t>CÓDIGO</w:t>
            </w:r>
          </w:p>
        </w:tc>
        <w:tc>
          <w:tcPr>
            <w:tcW w:w="6894" w:type="dxa"/>
            <w:tcBorders>
              <w:left w:val="single" w:sz="6" w:space="0" w:color="FFFFFF"/>
              <w:bottom w:val="single" w:sz="6" w:space="0" w:color="717074"/>
            </w:tcBorders>
            <w:shd w:val="clear" w:color="auto" w:fill="074E8E" w:themeFill="text2"/>
            <w:noWrap/>
            <w:tcMar>
              <w:top w:w="0" w:type="dxa"/>
            </w:tcMar>
            <w:vAlign w:val="center"/>
          </w:tcPr>
          <w:p w14:paraId="66173687" w14:textId="1A9F516D" w:rsidR="009179B6" w:rsidRPr="00AD0EBB" w:rsidRDefault="00F978B9" w:rsidP="00EC1026">
            <w:pPr>
              <w:pStyle w:val="TablaTtulo1"/>
            </w:pPr>
            <w:r>
              <w:t>DESCRIPCIÓN</w:t>
            </w:r>
          </w:p>
        </w:tc>
      </w:tr>
      <w:tr w:rsidR="00F978B9" w:rsidRPr="00963F4D" w14:paraId="472A5711" w14:textId="77777777" w:rsidTr="00F978B9">
        <w:trPr>
          <w:jc w:val="center"/>
        </w:trPr>
        <w:tc>
          <w:tcPr>
            <w:tcW w:w="1838" w:type="dxa"/>
            <w:shd w:val="clear" w:color="auto" w:fill="auto"/>
            <w:noWrap/>
          </w:tcPr>
          <w:p w14:paraId="74FA517E" w14:textId="1CCE4A0F" w:rsidR="00F978B9" w:rsidRPr="00AD0EBB" w:rsidRDefault="00F978B9" w:rsidP="00F978B9">
            <w:pPr>
              <w:pStyle w:val="Normaltabla"/>
            </w:pPr>
            <w:r w:rsidRPr="000130EA">
              <w:t>1</w:t>
            </w:r>
          </w:p>
        </w:tc>
        <w:tc>
          <w:tcPr>
            <w:tcW w:w="6894" w:type="dxa"/>
            <w:shd w:val="clear" w:color="auto" w:fill="auto"/>
            <w:noWrap/>
          </w:tcPr>
          <w:p w14:paraId="42155352" w14:textId="30FBE6AF" w:rsidR="00F978B9" w:rsidRPr="00AD0EBB" w:rsidRDefault="00F978B9" w:rsidP="00F978B9">
            <w:pPr>
              <w:pStyle w:val="Normaltabla"/>
            </w:pPr>
            <w:r w:rsidRPr="000130EA">
              <w:t>ACUSE</w:t>
            </w:r>
          </w:p>
        </w:tc>
      </w:tr>
      <w:tr w:rsidR="00F978B9" w:rsidRPr="00963F4D" w14:paraId="767D7A67" w14:textId="77777777" w:rsidTr="00F978B9">
        <w:trPr>
          <w:jc w:val="center"/>
        </w:trPr>
        <w:tc>
          <w:tcPr>
            <w:tcW w:w="1838" w:type="dxa"/>
            <w:shd w:val="clear" w:color="auto" w:fill="auto"/>
            <w:noWrap/>
          </w:tcPr>
          <w:p w14:paraId="3E5AFEB1" w14:textId="4ACD9B1E" w:rsidR="00F978B9" w:rsidRPr="00AD0EBB" w:rsidRDefault="00F978B9" w:rsidP="00F978B9">
            <w:pPr>
              <w:pStyle w:val="Normaltabla"/>
            </w:pPr>
            <w:r w:rsidRPr="000130EA">
              <w:t>2</w:t>
            </w:r>
          </w:p>
        </w:tc>
        <w:tc>
          <w:tcPr>
            <w:tcW w:w="6894" w:type="dxa"/>
            <w:shd w:val="clear" w:color="auto" w:fill="auto"/>
            <w:noWrap/>
          </w:tcPr>
          <w:p w14:paraId="43E9AC22" w14:textId="4CC4BC0B" w:rsidR="00F978B9" w:rsidRPr="00AD0EBB" w:rsidRDefault="00F978B9" w:rsidP="00F978B9">
            <w:pPr>
              <w:pStyle w:val="Normaltabla"/>
            </w:pPr>
            <w:r w:rsidRPr="000130EA">
              <w:t>ESCRITO</w:t>
            </w:r>
          </w:p>
        </w:tc>
      </w:tr>
      <w:tr w:rsidR="00F978B9" w:rsidRPr="00963F4D" w14:paraId="7EA9A593" w14:textId="77777777" w:rsidTr="00F978B9">
        <w:trPr>
          <w:jc w:val="center"/>
        </w:trPr>
        <w:tc>
          <w:tcPr>
            <w:tcW w:w="1838" w:type="dxa"/>
            <w:shd w:val="clear" w:color="auto" w:fill="auto"/>
            <w:noWrap/>
          </w:tcPr>
          <w:p w14:paraId="0238B95A" w14:textId="326ECC49" w:rsidR="00F978B9" w:rsidRPr="00DD1B45" w:rsidRDefault="00F978B9" w:rsidP="00F978B9">
            <w:pPr>
              <w:pStyle w:val="Normaltabla"/>
            </w:pPr>
            <w:r w:rsidRPr="000130EA">
              <w:t>3</w:t>
            </w:r>
          </w:p>
        </w:tc>
        <w:tc>
          <w:tcPr>
            <w:tcW w:w="6894" w:type="dxa"/>
            <w:shd w:val="clear" w:color="auto" w:fill="auto"/>
            <w:noWrap/>
          </w:tcPr>
          <w:p w14:paraId="552B7162" w14:textId="5F9FE1A3" w:rsidR="00F978B9" w:rsidRPr="00DD1B45" w:rsidRDefault="00F978B9" w:rsidP="00F978B9">
            <w:pPr>
              <w:pStyle w:val="Normaltabla"/>
            </w:pPr>
            <w:r w:rsidRPr="000130EA">
              <w:t>NOTIFICACION</w:t>
            </w:r>
          </w:p>
        </w:tc>
      </w:tr>
      <w:tr w:rsidR="00F978B9" w:rsidRPr="00963F4D" w14:paraId="7B7900D5" w14:textId="77777777" w:rsidTr="00F978B9">
        <w:trPr>
          <w:jc w:val="center"/>
        </w:trPr>
        <w:tc>
          <w:tcPr>
            <w:tcW w:w="1838" w:type="dxa"/>
            <w:shd w:val="clear" w:color="auto" w:fill="auto"/>
            <w:noWrap/>
          </w:tcPr>
          <w:p w14:paraId="34D6DC28" w14:textId="13A0113F" w:rsidR="00F978B9" w:rsidRPr="00DD1B45" w:rsidRDefault="00F978B9" w:rsidP="00F978B9">
            <w:pPr>
              <w:pStyle w:val="Normaltabla"/>
            </w:pPr>
            <w:r w:rsidRPr="000130EA">
              <w:t>4</w:t>
            </w:r>
          </w:p>
        </w:tc>
        <w:tc>
          <w:tcPr>
            <w:tcW w:w="6894" w:type="dxa"/>
            <w:shd w:val="clear" w:color="auto" w:fill="auto"/>
            <w:noWrap/>
          </w:tcPr>
          <w:p w14:paraId="31C8B29D" w14:textId="7EC247FE" w:rsidR="00F978B9" w:rsidRPr="00DD1B45" w:rsidRDefault="00F978B9" w:rsidP="00F978B9">
            <w:pPr>
              <w:pStyle w:val="Normaltabla"/>
            </w:pPr>
            <w:r w:rsidRPr="000130EA">
              <w:t>RECIBI</w:t>
            </w:r>
          </w:p>
        </w:tc>
      </w:tr>
      <w:tr w:rsidR="00F978B9" w:rsidRPr="00963F4D" w14:paraId="01DC0E78" w14:textId="77777777" w:rsidTr="00F978B9">
        <w:trPr>
          <w:jc w:val="center"/>
        </w:trPr>
        <w:tc>
          <w:tcPr>
            <w:tcW w:w="1838" w:type="dxa"/>
            <w:shd w:val="clear" w:color="auto" w:fill="auto"/>
            <w:noWrap/>
          </w:tcPr>
          <w:p w14:paraId="38E7C597" w14:textId="7E50DE9F" w:rsidR="00F978B9" w:rsidRPr="00DD1B45" w:rsidRDefault="00F978B9" w:rsidP="00F978B9">
            <w:pPr>
              <w:pStyle w:val="Normaltabla"/>
            </w:pPr>
            <w:r w:rsidRPr="000130EA">
              <w:t>5</w:t>
            </w:r>
          </w:p>
        </w:tc>
        <w:tc>
          <w:tcPr>
            <w:tcW w:w="6894" w:type="dxa"/>
            <w:shd w:val="clear" w:color="auto" w:fill="auto"/>
            <w:noWrap/>
          </w:tcPr>
          <w:p w14:paraId="2E941450" w14:textId="7F7963A2" w:rsidR="00F978B9" w:rsidRPr="00DD1B45" w:rsidRDefault="00F978B9" w:rsidP="00F978B9">
            <w:pPr>
              <w:pStyle w:val="Normaltabla"/>
            </w:pPr>
            <w:r w:rsidRPr="000130EA">
              <w:t>ITINERACION</w:t>
            </w:r>
          </w:p>
        </w:tc>
      </w:tr>
      <w:tr w:rsidR="00F978B9" w:rsidRPr="00963F4D" w14:paraId="4B3B06F2" w14:textId="77777777" w:rsidTr="00F978B9">
        <w:trPr>
          <w:jc w:val="center"/>
        </w:trPr>
        <w:tc>
          <w:tcPr>
            <w:tcW w:w="1838" w:type="dxa"/>
            <w:shd w:val="clear" w:color="auto" w:fill="auto"/>
            <w:noWrap/>
          </w:tcPr>
          <w:p w14:paraId="3EAE9656" w14:textId="6EF03104" w:rsidR="00F978B9" w:rsidRPr="00DD1B45" w:rsidRDefault="00F978B9" w:rsidP="00F978B9">
            <w:pPr>
              <w:pStyle w:val="Normaltabla"/>
            </w:pPr>
            <w:r w:rsidRPr="000130EA">
              <w:t>6</w:t>
            </w:r>
          </w:p>
        </w:tc>
        <w:tc>
          <w:tcPr>
            <w:tcW w:w="6894" w:type="dxa"/>
            <w:shd w:val="clear" w:color="auto" w:fill="auto"/>
            <w:noWrap/>
          </w:tcPr>
          <w:p w14:paraId="4ACA3AB5" w14:textId="0F954757" w:rsidR="00F978B9" w:rsidRPr="00DD1B45" w:rsidRDefault="00F978B9" w:rsidP="00F978B9">
            <w:pPr>
              <w:pStyle w:val="Normaltabla"/>
            </w:pPr>
            <w:r w:rsidRPr="000130EA">
              <w:t>INICIADOR ASUNTO</w:t>
            </w:r>
          </w:p>
        </w:tc>
      </w:tr>
      <w:tr w:rsidR="00F978B9" w:rsidRPr="00963F4D" w14:paraId="3E0CAC4D" w14:textId="77777777" w:rsidTr="00F978B9">
        <w:trPr>
          <w:jc w:val="center"/>
        </w:trPr>
        <w:tc>
          <w:tcPr>
            <w:tcW w:w="1838" w:type="dxa"/>
            <w:shd w:val="clear" w:color="auto" w:fill="auto"/>
            <w:noWrap/>
          </w:tcPr>
          <w:p w14:paraId="15F4FF5B" w14:textId="6CDE82D5" w:rsidR="00F978B9" w:rsidRPr="00DD1B45" w:rsidRDefault="00F978B9" w:rsidP="00F978B9">
            <w:pPr>
              <w:pStyle w:val="Normaltabla"/>
            </w:pPr>
            <w:r w:rsidRPr="000130EA">
              <w:t>7</w:t>
            </w:r>
          </w:p>
        </w:tc>
        <w:tc>
          <w:tcPr>
            <w:tcW w:w="6894" w:type="dxa"/>
            <w:shd w:val="clear" w:color="auto" w:fill="auto"/>
            <w:noWrap/>
          </w:tcPr>
          <w:p w14:paraId="72F50D50" w14:textId="2F4E285B" w:rsidR="00F978B9" w:rsidRPr="00DD1B45" w:rsidRDefault="00F978B9" w:rsidP="00F978B9">
            <w:pPr>
              <w:pStyle w:val="Normaltabla"/>
            </w:pPr>
            <w:r w:rsidRPr="000130EA">
              <w:t>INICIADOR EJECUCION</w:t>
            </w:r>
          </w:p>
        </w:tc>
      </w:tr>
      <w:tr w:rsidR="00F978B9" w:rsidRPr="00963F4D" w14:paraId="21455E5E" w14:textId="77777777" w:rsidTr="00F978B9">
        <w:trPr>
          <w:jc w:val="center"/>
        </w:trPr>
        <w:tc>
          <w:tcPr>
            <w:tcW w:w="1838" w:type="dxa"/>
            <w:shd w:val="clear" w:color="auto" w:fill="auto"/>
            <w:noWrap/>
          </w:tcPr>
          <w:p w14:paraId="0C783AB1" w14:textId="646EF204" w:rsidR="00F978B9" w:rsidRPr="00DD1B45" w:rsidRDefault="00F978B9" w:rsidP="00F978B9">
            <w:pPr>
              <w:pStyle w:val="Normaltabla"/>
            </w:pPr>
            <w:r w:rsidRPr="000130EA">
              <w:t>10</w:t>
            </w:r>
          </w:p>
        </w:tc>
        <w:tc>
          <w:tcPr>
            <w:tcW w:w="6894" w:type="dxa"/>
            <w:shd w:val="clear" w:color="auto" w:fill="auto"/>
            <w:noWrap/>
          </w:tcPr>
          <w:p w14:paraId="7B7060FA" w14:textId="0F475DD2" w:rsidR="00F978B9" w:rsidRPr="00DD1B45" w:rsidRDefault="00F978B9" w:rsidP="00F978B9">
            <w:pPr>
              <w:pStyle w:val="Normaltabla"/>
            </w:pPr>
            <w:r w:rsidRPr="000130EA">
              <w:t>MENSAJE INTERNACIONAL</w:t>
            </w:r>
          </w:p>
        </w:tc>
      </w:tr>
      <w:tr w:rsidR="00F978B9" w:rsidRPr="00963F4D" w14:paraId="2CF3A445" w14:textId="77777777" w:rsidTr="00F978B9">
        <w:trPr>
          <w:jc w:val="center"/>
        </w:trPr>
        <w:tc>
          <w:tcPr>
            <w:tcW w:w="1838" w:type="dxa"/>
            <w:shd w:val="clear" w:color="auto" w:fill="auto"/>
            <w:noWrap/>
          </w:tcPr>
          <w:p w14:paraId="51141282" w14:textId="3FE6F703" w:rsidR="00F978B9" w:rsidRPr="00DD1B45" w:rsidRDefault="00F978B9" w:rsidP="00F978B9">
            <w:pPr>
              <w:pStyle w:val="Normaltabla"/>
            </w:pPr>
            <w:r w:rsidRPr="000130EA">
              <w:t>11</w:t>
            </w:r>
          </w:p>
        </w:tc>
        <w:tc>
          <w:tcPr>
            <w:tcW w:w="6894" w:type="dxa"/>
            <w:shd w:val="clear" w:color="auto" w:fill="auto"/>
            <w:noWrap/>
          </w:tcPr>
          <w:p w14:paraId="0A16EFA1" w14:textId="1A9F10FF" w:rsidR="00F978B9" w:rsidRPr="00DD1B45" w:rsidRDefault="00F978B9" w:rsidP="00F978B9">
            <w:pPr>
              <w:pStyle w:val="Normaltabla"/>
            </w:pPr>
            <w:r w:rsidRPr="000130EA">
              <w:t>TRASLADO</w:t>
            </w:r>
          </w:p>
        </w:tc>
      </w:tr>
      <w:tr w:rsidR="00F978B9" w:rsidRPr="00963F4D" w14:paraId="5A0003F9" w14:textId="77777777" w:rsidTr="00F978B9">
        <w:trPr>
          <w:jc w:val="center"/>
        </w:trPr>
        <w:tc>
          <w:tcPr>
            <w:tcW w:w="1838" w:type="dxa"/>
            <w:shd w:val="clear" w:color="auto" w:fill="auto"/>
            <w:noWrap/>
          </w:tcPr>
          <w:p w14:paraId="64ED21F8" w14:textId="635BD77C" w:rsidR="00F978B9" w:rsidRPr="00DD1B45" w:rsidRDefault="00F978B9" w:rsidP="00F978B9">
            <w:pPr>
              <w:pStyle w:val="Normaltabla"/>
            </w:pPr>
            <w:r w:rsidRPr="000130EA">
              <w:t>12</w:t>
            </w:r>
          </w:p>
        </w:tc>
        <w:tc>
          <w:tcPr>
            <w:tcW w:w="6894" w:type="dxa"/>
            <w:shd w:val="clear" w:color="auto" w:fill="auto"/>
            <w:noWrap/>
          </w:tcPr>
          <w:p w14:paraId="783D129D" w14:textId="55668983" w:rsidR="00F978B9" w:rsidRPr="00DD1B45" w:rsidRDefault="00F978B9" w:rsidP="00F978B9">
            <w:pPr>
              <w:pStyle w:val="Normaltabla"/>
            </w:pPr>
            <w:r w:rsidRPr="000130EA">
              <w:t>INICIADOR ATESTADO</w:t>
            </w:r>
          </w:p>
        </w:tc>
      </w:tr>
      <w:tr w:rsidR="00F978B9" w:rsidRPr="00963F4D" w14:paraId="25478312" w14:textId="77777777" w:rsidTr="00F978B9">
        <w:trPr>
          <w:jc w:val="center"/>
        </w:trPr>
        <w:tc>
          <w:tcPr>
            <w:tcW w:w="1838" w:type="dxa"/>
            <w:shd w:val="clear" w:color="auto" w:fill="auto"/>
            <w:noWrap/>
          </w:tcPr>
          <w:p w14:paraId="54B5EF76" w14:textId="59B63BC8" w:rsidR="00F978B9" w:rsidRPr="00DD1B45" w:rsidRDefault="00F978B9" w:rsidP="00F978B9">
            <w:pPr>
              <w:pStyle w:val="Normaltabla"/>
            </w:pPr>
            <w:r w:rsidRPr="000130EA">
              <w:t>13</w:t>
            </w:r>
          </w:p>
        </w:tc>
        <w:tc>
          <w:tcPr>
            <w:tcW w:w="6894" w:type="dxa"/>
            <w:shd w:val="clear" w:color="auto" w:fill="auto"/>
            <w:noWrap/>
          </w:tcPr>
          <w:p w14:paraId="62B06CB7" w14:textId="3F2055A7" w:rsidR="00F978B9" w:rsidRPr="00DD1B45" w:rsidRDefault="00F978B9" w:rsidP="00F978B9">
            <w:pPr>
              <w:pStyle w:val="Normaltabla"/>
            </w:pPr>
            <w:r w:rsidRPr="000130EA">
              <w:t>INICIADOR PARTE HOSPITALARIO</w:t>
            </w:r>
          </w:p>
        </w:tc>
      </w:tr>
      <w:tr w:rsidR="00F978B9" w:rsidRPr="00963F4D" w14:paraId="7D14F56B" w14:textId="77777777" w:rsidTr="00F978B9">
        <w:trPr>
          <w:jc w:val="center"/>
        </w:trPr>
        <w:tc>
          <w:tcPr>
            <w:tcW w:w="1838" w:type="dxa"/>
            <w:shd w:val="clear" w:color="auto" w:fill="auto"/>
            <w:noWrap/>
          </w:tcPr>
          <w:p w14:paraId="7CEED924" w14:textId="5682B405" w:rsidR="00F978B9" w:rsidRPr="00DD1B45" w:rsidRDefault="00F978B9" w:rsidP="00F978B9">
            <w:pPr>
              <w:pStyle w:val="Normaltabla"/>
            </w:pPr>
            <w:r w:rsidRPr="000130EA">
              <w:t>14</w:t>
            </w:r>
          </w:p>
        </w:tc>
        <w:tc>
          <w:tcPr>
            <w:tcW w:w="6894" w:type="dxa"/>
            <w:shd w:val="clear" w:color="auto" w:fill="auto"/>
            <w:noWrap/>
          </w:tcPr>
          <w:p w14:paraId="720D236D" w14:textId="6F41012D" w:rsidR="00F978B9" w:rsidRPr="00DD1B45" w:rsidRDefault="00F978B9" w:rsidP="00F978B9">
            <w:pPr>
              <w:pStyle w:val="Normaltabla"/>
            </w:pPr>
            <w:r w:rsidRPr="000130EA">
              <w:t>PERSONACION</w:t>
            </w:r>
          </w:p>
        </w:tc>
      </w:tr>
      <w:tr w:rsidR="00F978B9" w:rsidRPr="00963F4D" w14:paraId="36FBB50F" w14:textId="77777777" w:rsidTr="00F978B9">
        <w:trPr>
          <w:jc w:val="center"/>
        </w:trPr>
        <w:tc>
          <w:tcPr>
            <w:tcW w:w="1838" w:type="dxa"/>
            <w:shd w:val="clear" w:color="auto" w:fill="auto"/>
            <w:noWrap/>
          </w:tcPr>
          <w:p w14:paraId="5F618137" w14:textId="2BD701A0" w:rsidR="00F978B9" w:rsidRPr="00DD1B45" w:rsidRDefault="00F978B9" w:rsidP="00F978B9">
            <w:pPr>
              <w:pStyle w:val="Normaltabla"/>
            </w:pPr>
            <w:r w:rsidRPr="000130EA">
              <w:t>15</w:t>
            </w:r>
          </w:p>
        </w:tc>
        <w:tc>
          <w:tcPr>
            <w:tcW w:w="6894" w:type="dxa"/>
            <w:shd w:val="clear" w:color="auto" w:fill="auto"/>
            <w:noWrap/>
          </w:tcPr>
          <w:p w14:paraId="3AA715CA" w14:textId="72662EB7" w:rsidR="00F978B9" w:rsidRPr="00DD1B45" w:rsidRDefault="00F978B9" w:rsidP="00F978B9">
            <w:pPr>
              <w:pStyle w:val="Normaltabla"/>
            </w:pPr>
            <w:r w:rsidRPr="000130EA">
              <w:t>RECURSO QUEJA</w:t>
            </w:r>
          </w:p>
        </w:tc>
      </w:tr>
      <w:tr w:rsidR="00F978B9" w:rsidRPr="00963F4D" w14:paraId="0E74AA79" w14:textId="77777777" w:rsidTr="00F978B9">
        <w:trPr>
          <w:jc w:val="center"/>
        </w:trPr>
        <w:tc>
          <w:tcPr>
            <w:tcW w:w="1838" w:type="dxa"/>
            <w:shd w:val="clear" w:color="auto" w:fill="auto"/>
            <w:noWrap/>
          </w:tcPr>
          <w:p w14:paraId="0BE4CD87" w14:textId="551B0948" w:rsidR="00F978B9" w:rsidRPr="00DD1B45" w:rsidRDefault="00F978B9" w:rsidP="00F978B9">
            <w:pPr>
              <w:pStyle w:val="Normaltabla"/>
            </w:pPr>
            <w:r w:rsidRPr="000130EA">
              <w:t>16</w:t>
            </w:r>
          </w:p>
        </w:tc>
        <w:tc>
          <w:tcPr>
            <w:tcW w:w="6894" w:type="dxa"/>
            <w:shd w:val="clear" w:color="auto" w:fill="auto"/>
            <w:noWrap/>
          </w:tcPr>
          <w:p w14:paraId="63AD67D1" w14:textId="093FF117" w:rsidR="00F978B9" w:rsidRPr="00DD1B45" w:rsidRDefault="00F978B9" w:rsidP="00F978B9">
            <w:pPr>
              <w:pStyle w:val="Normaltabla"/>
            </w:pPr>
            <w:r w:rsidRPr="000130EA">
              <w:t>ESCRITO DEFENSA</w:t>
            </w:r>
          </w:p>
        </w:tc>
      </w:tr>
      <w:tr w:rsidR="00F978B9" w:rsidRPr="00963F4D" w14:paraId="42FBF2AC" w14:textId="77777777" w:rsidTr="00F978B9">
        <w:trPr>
          <w:jc w:val="center"/>
        </w:trPr>
        <w:tc>
          <w:tcPr>
            <w:tcW w:w="1838" w:type="dxa"/>
            <w:shd w:val="clear" w:color="auto" w:fill="auto"/>
            <w:noWrap/>
          </w:tcPr>
          <w:p w14:paraId="6120AC4C" w14:textId="7510C257" w:rsidR="00F978B9" w:rsidRPr="00DD1B45" w:rsidRDefault="00F978B9" w:rsidP="00F978B9">
            <w:pPr>
              <w:pStyle w:val="Normaltabla"/>
            </w:pPr>
            <w:r w:rsidRPr="000130EA">
              <w:t>17</w:t>
            </w:r>
          </w:p>
        </w:tc>
        <w:tc>
          <w:tcPr>
            <w:tcW w:w="6894" w:type="dxa"/>
            <w:shd w:val="clear" w:color="auto" w:fill="auto"/>
            <w:noWrap/>
          </w:tcPr>
          <w:p w14:paraId="3D7EC297" w14:textId="1EFC6C48" w:rsidR="00F978B9" w:rsidRPr="00DD1B45" w:rsidRDefault="00F978B9" w:rsidP="00F978B9">
            <w:pPr>
              <w:pStyle w:val="Normaltabla"/>
            </w:pPr>
            <w:r w:rsidRPr="000130EA">
              <w:t>RECURSO CASACIÓN</w:t>
            </w:r>
          </w:p>
        </w:tc>
      </w:tr>
      <w:tr w:rsidR="00F978B9" w:rsidRPr="00963F4D" w14:paraId="4853E8BB" w14:textId="77777777" w:rsidTr="00F978B9">
        <w:trPr>
          <w:jc w:val="center"/>
        </w:trPr>
        <w:tc>
          <w:tcPr>
            <w:tcW w:w="1838" w:type="dxa"/>
            <w:shd w:val="clear" w:color="auto" w:fill="auto"/>
            <w:noWrap/>
          </w:tcPr>
          <w:p w14:paraId="29C9347D" w14:textId="54D2D68E" w:rsidR="00F978B9" w:rsidRPr="00DD1B45" w:rsidRDefault="00F978B9" w:rsidP="00F978B9">
            <w:pPr>
              <w:pStyle w:val="Normaltabla"/>
            </w:pPr>
            <w:r w:rsidRPr="000130EA">
              <w:lastRenderedPageBreak/>
              <w:t>19</w:t>
            </w:r>
          </w:p>
        </w:tc>
        <w:tc>
          <w:tcPr>
            <w:tcW w:w="6894" w:type="dxa"/>
            <w:shd w:val="clear" w:color="auto" w:fill="auto"/>
            <w:noWrap/>
          </w:tcPr>
          <w:p w14:paraId="26EF6073" w14:textId="377DDB9B" w:rsidR="00F978B9" w:rsidRPr="00DD1B45" w:rsidRDefault="00F978B9" w:rsidP="00F978B9">
            <w:pPr>
              <w:pStyle w:val="Normaltabla"/>
            </w:pPr>
            <w:r w:rsidRPr="000130EA">
              <w:t>INICIADOR ATESTADO DILIGENCIA</w:t>
            </w:r>
          </w:p>
        </w:tc>
      </w:tr>
      <w:tr w:rsidR="00F978B9" w:rsidRPr="00963F4D" w14:paraId="3BFBE2DC" w14:textId="77777777" w:rsidTr="00F978B9">
        <w:trPr>
          <w:jc w:val="center"/>
        </w:trPr>
        <w:tc>
          <w:tcPr>
            <w:tcW w:w="1838" w:type="dxa"/>
            <w:shd w:val="clear" w:color="auto" w:fill="auto"/>
            <w:noWrap/>
          </w:tcPr>
          <w:p w14:paraId="51C8A0A4" w14:textId="725E90DD" w:rsidR="00F978B9" w:rsidRPr="00DD1B45" w:rsidRDefault="00F978B9" w:rsidP="00F978B9">
            <w:pPr>
              <w:pStyle w:val="Normaltabla"/>
            </w:pPr>
            <w:r w:rsidRPr="000130EA">
              <w:t>21</w:t>
            </w:r>
          </w:p>
        </w:tc>
        <w:tc>
          <w:tcPr>
            <w:tcW w:w="6894" w:type="dxa"/>
            <w:shd w:val="clear" w:color="auto" w:fill="auto"/>
            <w:noWrap/>
          </w:tcPr>
          <w:p w14:paraId="18C79716" w14:textId="30E85A09" w:rsidR="00F978B9" w:rsidRPr="00DD1B45" w:rsidRDefault="00F978B9" w:rsidP="00F978B9">
            <w:pPr>
              <w:pStyle w:val="Normaltabla"/>
            </w:pPr>
            <w:r w:rsidRPr="000130EA">
              <w:t>INICIADOR RECURSO DE REVISIÓN DE SENTENCIA FIRME</w:t>
            </w:r>
          </w:p>
        </w:tc>
      </w:tr>
      <w:tr w:rsidR="00F978B9" w:rsidRPr="00963F4D" w14:paraId="67E717CF" w14:textId="77777777" w:rsidTr="00F978B9">
        <w:trPr>
          <w:jc w:val="center"/>
        </w:trPr>
        <w:tc>
          <w:tcPr>
            <w:tcW w:w="1838" w:type="dxa"/>
            <w:shd w:val="clear" w:color="auto" w:fill="auto"/>
            <w:noWrap/>
          </w:tcPr>
          <w:p w14:paraId="7C0C8C99" w14:textId="5CD2C689" w:rsidR="00F978B9" w:rsidRPr="00DD1B45" w:rsidRDefault="00F978B9" w:rsidP="00F978B9">
            <w:pPr>
              <w:pStyle w:val="Normaltabla"/>
            </w:pPr>
            <w:r w:rsidRPr="000130EA">
              <w:t>22</w:t>
            </w:r>
          </w:p>
        </w:tc>
        <w:tc>
          <w:tcPr>
            <w:tcW w:w="6894" w:type="dxa"/>
            <w:shd w:val="clear" w:color="auto" w:fill="auto"/>
            <w:noWrap/>
          </w:tcPr>
          <w:p w14:paraId="087ABE67" w14:textId="1D17699C" w:rsidR="00F978B9" w:rsidRPr="00DD1B45" w:rsidRDefault="00F978B9" w:rsidP="00F978B9">
            <w:pPr>
              <w:pStyle w:val="Normaltabla"/>
            </w:pPr>
            <w:r w:rsidRPr="000130EA">
              <w:t>JUICIO RÁPIDO</w:t>
            </w:r>
          </w:p>
        </w:tc>
      </w:tr>
      <w:tr w:rsidR="0097228F" w:rsidRPr="00963F4D" w14:paraId="2AF60300" w14:textId="77777777" w:rsidTr="00F978B9">
        <w:trPr>
          <w:jc w:val="center"/>
        </w:trPr>
        <w:tc>
          <w:tcPr>
            <w:tcW w:w="1838" w:type="dxa"/>
            <w:shd w:val="clear" w:color="auto" w:fill="auto"/>
            <w:noWrap/>
          </w:tcPr>
          <w:p w14:paraId="51A0892C" w14:textId="76B3A245" w:rsidR="0097228F" w:rsidRPr="000130EA" w:rsidRDefault="0097228F" w:rsidP="00F978B9">
            <w:pPr>
              <w:pStyle w:val="Normaltabla"/>
            </w:pPr>
            <w:r>
              <w:t>23</w:t>
            </w:r>
          </w:p>
        </w:tc>
        <w:tc>
          <w:tcPr>
            <w:tcW w:w="6894" w:type="dxa"/>
            <w:shd w:val="clear" w:color="auto" w:fill="auto"/>
            <w:noWrap/>
          </w:tcPr>
          <w:p w14:paraId="16BB4FED" w14:textId="40145B20" w:rsidR="0097228F" w:rsidRPr="000130EA" w:rsidRDefault="0097228F" w:rsidP="00F978B9">
            <w:pPr>
              <w:pStyle w:val="Normaltabla"/>
            </w:pPr>
            <w:r>
              <w:t>AUXILIO JUDICIAL CJI</w:t>
            </w:r>
          </w:p>
        </w:tc>
      </w:tr>
      <w:tr w:rsidR="0097228F" w:rsidRPr="00963F4D" w14:paraId="1ACC905E" w14:textId="77777777" w:rsidTr="00F978B9">
        <w:trPr>
          <w:jc w:val="center"/>
        </w:trPr>
        <w:tc>
          <w:tcPr>
            <w:tcW w:w="1838" w:type="dxa"/>
            <w:shd w:val="clear" w:color="auto" w:fill="auto"/>
            <w:noWrap/>
          </w:tcPr>
          <w:p w14:paraId="40685B91" w14:textId="47ECE2FC" w:rsidR="0097228F" w:rsidRPr="000130EA" w:rsidRDefault="0097228F" w:rsidP="00F978B9">
            <w:pPr>
              <w:pStyle w:val="Normaltabla"/>
            </w:pPr>
            <w:r>
              <w:t>24</w:t>
            </w:r>
          </w:p>
        </w:tc>
        <w:tc>
          <w:tcPr>
            <w:tcW w:w="6894" w:type="dxa"/>
            <w:shd w:val="clear" w:color="auto" w:fill="auto"/>
            <w:noWrap/>
          </w:tcPr>
          <w:p w14:paraId="7E8DA3A9" w14:textId="20BDAB51" w:rsidR="0097228F" w:rsidRPr="000130EA" w:rsidRDefault="0097228F" w:rsidP="00F978B9">
            <w:pPr>
              <w:pStyle w:val="Normaltabla"/>
            </w:pPr>
            <w:r>
              <w:t>IMPUGNACIÓN AUTO HOMOLOGACIÓN CONCURSAL</w:t>
            </w:r>
          </w:p>
        </w:tc>
      </w:tr>
      <w:tr w:rsidR="00841D99" w:rsidRPr="00963F4D" w14:paraId="25FAFCA9" w14:textId="77777777" w:rsidTr="00F978B9">
        <w:trPr>
          <w:jc w:val="center"/>
        </w:trPr>
        <w:tc>
          <w:tcPr>
            <w:tcW w:w="1838" w:type="dxa"/>
            <w:shd w:val="clear" w:color="auto" w:fill="auto"/>
            <w:noWrap/>
          </w:tcPr>
          <w:p w14:paraId="6AA22200" w14:textId="728C4059" w:rsidR="00841D99" w:rsidRPr="000130EA" w:rsidRDefault="00841D99" w:rsidP="00F978B9">
            <w:pPr>
              <w:pStyle w:val="Normaltabla"/>
            </w:pPr>
            <w:r>
              <w:t>25</w:t>
            </w:r>
          </w:p>
        </w:tc>
        <w:tc>
          <w:tcPr>
            <w:tcW w:w="6894" w:type="dxa"/>
            <w:shd w:val="clear" w:color="auto" w:fill="auto"/>
            <w:noWrap/>
          </w:tcPr>
          <w:p w14:paraId="68FF5208" w14:textId="4B03427C" w:rsidR="00841D99" w:rsidRPr="000130EA" w:rsidRDefault="00841D99" w:rsidP="00F978B9">
            <w:pPr>
              <w:pStyle w:val="Normaltabla"/>
            </w:pPr>
            <w:r>
              <w:t>RECURSO DE APELACIÓN</w:t>
            </w:r>
          </w:p>
        </w:tc>
      </w:tr>
    </w:tbl>
    <w:p w14:paraId="1E6AA46E" w14:textId="77777777" w:rsidR="009179B6" w:rsidRPr="009179B6" w:rsidRDefault="009179B6" w:rsidP="009179B6"/>
    <w:p w14:paraId="2AA04853" w14:textId="6D2C6A0A" w:rsidR="009D62A2" w:rsidRDefault="009D62A2" w:rsidP="009D62A2">
      <w:pPr>
        <w:pStyle w:val="Ttulo3"/>
      </w:pPr>
      <w:bookmarkStart w:id="4" w:name="_Toc106094154"/>
      <w:r>
        <w:t>Estados de mensajes</w:t>
      </w:r>
      <w:bookmarkEnd w:id="4"/>
    </w:p>
    <w:p w14:paraId="5BECE5E3" w14:textId="5893255C" w:rsidR="009179B6" w:rsidRDefault="009179B6" w:rsidP="009179B6">
      <w:pPr>
        <w:pStyle w:val="Ttulo4"/>
      </w:pPr>
      <w:r>
        <w:t>Normativa técnica del CTEAJE</w:t>
      </w:r>
    </w:p>
    <w:p w14:paraId="200D2306" w14:textId="561CDA84" w:rsidR="0094557B" w:rsidRPr="0094557B" w:rsidRDefault="0094557B" w:rsidP="0094557B">
      <w:r>
        <w:t>Este catálogo no existe en la Normativa técnica del CTEAJE.</w:t>
      </w:r>
    </w:p>
    <w:p w14:paraId="33E8E9B9" w14:textId="29C6BA14"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838"/>
        <w:gridCol w:w="6894"/>
      </w:tblGrid>
      <w:tr w:rsidR="0094557B" w:rsidRPr="00AD0EBB" w14:paraId="232CBC75" w14:textId="77777777" w:rsidTr="0094557B">
        <w:trPr>
          <w:trHeight w:val="397"/>
          <w:tblHeader/>
          <w:jc w:val="center"/>
        </w:trPr>
        <w:tc>
          <w:tcPr>
            <w:tcW w:w="1838" w:type="dxa"/>
            <w:tcBorders>
              <w:bottom w:val="single" w:sz="6" w:space="0" w:color="717074"/>
              <w:right w:val="single" w:sz="6" w:space="0" w:color="FFFFFF"/>
            </w:tcBorders>
            <w:shd w:val="clear" w:color="auto" w:fill="074E8E" w:themeFill="text2"/>
            <w:noWrap/>
            <w:tcMar>
              <w:top w:w="0" w:type="dxa"/>
            </w:tcMar>
            <w:vAlign w:val="center"/>
          </w:tcPr>
          <w:p w14:paraId="78BC7B72" w14:textId="7746FCEB" w:rsidR="0094557B" w:rsidRPr="00AD0EBB" w:rsidRDefault="0094557B" w:rsidP="00EC1026">
            <w:pPr>
              <w:pStyle w:val="TablaTtulo1"/>
            </w:pPr>
            <w:r>
              <w:t>CÓDIGO</w:t>
            </w:r>
          </w:p>
        </w:tc>
        <w:tc>
          <w:tcPr>
            <w:tcW w:w="6894" w:type="dxa"/>
            <w:tcBorders>
              <w:left w:val="single" w:sz="6" w:space="0" w:color="FFFFFF"/>
              <w:bottom w:val="single" w:sz="6" w:space="0" w:color="717074"/>
            </w:tcBorders>
            <w:shd w:val="clear" w:color="auto" w:fill="074E8E" w:themeFill="text2"/>
            <w:noWrap/>
            <w:tcMar>
              <w:top w:w="0" w:type="dxa"/>
            </w:tcMar>
            <w:vAlign w:val="center"/>
          </w:tcPr>
          <w:p w14:paraId="71D8BF38" w14:textId="7D21865B" w:rsidR="0094557B" w:rsidRPr="00AD0EBB" w:rsidRDefault="0094557B" w:rsidP="00EC1026">
            <w:pPr>
              <w:pStyle w:val="TablaTtulo1"/>
            </w:pPr>
            <w:r>
              <w:t>DESCRIPCIÓN</w:t>
            </w:r>
          </w:p>
        </w:tc>
      </w:tr>
      <w:tr w:rsidR="0094557B" w:rsidRPr="00963F4D" w14:paraId="107E8D38" w14:textId="77777777" w:rsidTr="0094557B">
        <w:trPr>
          <w:jc w:val="center"/>
        </w:trPr>
        <w:tc>
          <w:tcPr>
            <w:tcW w:w="1838" w:type="dxa"/>
            <w:shd w:val="clear" w:color="auto" w:fill="auto"/>
            <w:noWrap/>
          </w:tcPr>
          <w:p w14:paraId="0646AAC0" w14:textId="49F72145" w:rsidR="0094557B" w:rsidRPr="00AD0EBB" w:rsidRDefault="0094557B" w:rsidP="00EC1026">
            <w:pPr>
              <w:pStyle w:val="Normaltabla"/>
            </w:pPr>
            <w:r>
              <w:t>0</w:t>
            </w:r>
          </w:p>
        </w:tc>
        <w:tc>
          <w:tcPr>
            <w:tcW w:w="6894" w:type="dxa"/>
            <w:shd w:val="clear" w:color="auto" w:fill="auto"/>
            <w:noWrap/>
            <w:vAlign w:val="center"/>
          </w:tcPr>
          <w:p w14:paraId="60113DD9" w14:textId="49B4E6F0" w:rsidR="0094557B" w:rsidRPr="00AD0EBB" w:rsidRDefault="0094557B" w:rsidP="00EC1026">
            <w:pPr>
              <w:pStyle w:val="Normaltabla"/>
            </w:pPr>
            <w:r>
              <w:t>Enviado</w:t>
            </w:r>
          </w:p>
        </w:tc>
      </w:tr>
      <w:tr w:rsidR="0094557B" w:rsidRPr="00963F4D" w14:paraId="597770F7" w14:textId="77777777" w:rsidTr="0094557B">
        <w:trPr>
          <w:jc w:val="center"/>
        </w:trPr>
        <w:tc>
          <w:tcPr>
            <w:tcW w:w="1838" w:type="dxa"/>
            <w:shd w:val="clear" w:color="auto" w:fill="auto"/>
            <w:noWrap/>
          </w:tcPr>
          <w:p w14:paraId="61FC5996" w14:textId="6B8FF52A" w:rsidR="0094557B" w:rsidRPr="00AD0EBB" w:rsidRDefault="0094557B" w:rsidP="00EC1026">
            <w:pPr>
              <w:pStyle w:val="Normaltabla"/>
            </w:pPr>
            <w:r>
              <w:t>1</w:t>
            </w:r>
          </w:p>
        </w:tc>
        <w:tc>
          <w:tcPr>
            <w:tcW w:w="6894" w:type="dxa"/>
            <w:shd w:val="clear" w:color="auto" w:fill="auto"/>
            <w:noWrap/>
            <w:vAlign w:val="center"/>
          </w:tcPr>
          <w:p w14:paraId="2905AAD5" w14:textId="74753BD6" w:rsidR="0094557B" w:rsidRPr="00AD0EBB" w:rsidRDefault="0094557B" w:rsidP="00EC1026">
            <w:pPr>
              <w:pStyle w:val="Normaltabla"/>
            </w:pPr>
            <w:r>
              <w:t>Pendiente</w:t>
            </w:r>
          </w:p>
        </w:tc>
      </w:tr>
      <w:tr w:rsidR="0094557B" w:rsidRPr="00963F4D" w14:paraId="0C8D8F26" w14:textId="77777777" w:rsidTr="0094557B">
        <w:trPr>
          <w:jc w:val="center"/>
        </w:trPr>
        <w:tc>
          <w:tcPr>
            <w:tcW w:w="1838" w:type="dxa"/>
            <w:shd w:val="clear" w:color="auto" w:fill="auto"/>
            <w:noWrap/>
          </w:tcPr>
          <w:p w14:paraId="4D0A5F4B" w14:textId="536C56B3" w:rsidR="0094557B" w:rsidRPr="00AD0EBB" w:rsidRDefault="0094557B" w:rsidP="00EC1026">
            <w:pPr>
              <w:pStyle w:val="Normaltabla"/>
            </w:pPr>
            <w:r>
              <w:t>2</w:t>
            </w:r>
          </w:p>
        </w:tc>
        <w:tc>
          <w:tcPr>
            <w:tcW w:w="6894" w:type="dxa"/>
            <w:shd w:val="clear" w:color="auto" w:fill="auto"/>
            <w:noWrap/>
            <w:vAlign w:val="center"/>
          </w:tcPr>
          <w:p w14:paraId="21F69A63" w14:textId="68EC4650" w:rsidR="0094557B" w:rsidRPr="00AD0EBB" w:rsidRDefault="0094557B" w:rsidP="00EC1026">
            <w:pPr>
              <w:pStyle w:val="Normaltabla"/>
            </w:pPr>
            <w:r>
              <w:t>Aceptado</w:t>
            </w:r>
          </w:p>
        </w:tc>
      </w:tr>
      <w:tr w:rsidR="0094557B" w:rsidRPr="00963F4D" w14:paraId="49D5FC79" w14:textId="77777777" w:rsidTr="0094557B">
        <w:trPr>
          <w:jc w:val="center"/>
        </w:trPr>
        <w:tc>
          <w:tcPr>
            <w:tcW w:w="1838" w:type="dxa"/>
            <w:shd w:val="clear" w:color="auto" w:fill="auto"/>
            <w:noWrap/>
          </w:tcPr>
          <w:p w14:paraId="3B2715B2" w14:textId="6AB38505" w:rsidR="0094557B" w:rsidRPr="00AD0EBB" w:rsidRDefault="0094557B" w:rsidP="00EC1026">
            <w:pPr>
              <w:pStyle w:val="Normaltabla"/>
            </w:pPr>
            <w:r>
              <w:t>3</w:t>
            </w:r>
          </w:p>
        </w:tc>
        <w:tc>
          <w:tcPr>
            <w:tcW w:w="6894" w:type="dxa"/>
            <w:shd w:val="clear" w:color="auto" w:fill="auto"/>
            <w:noWrap/>
            <w:vAlign w:val="center"/>
          </w:tcPr>
          <w:p w14:paraId="65780EA0" w14:textId="4010CE9E" w:rsidR="0094557B" w:rsidRPr="00AD0EBB" w:rsidRDefault="0094557B" w:rsidP="00EC1026">
            <w:pPr>
              <w:pStyle w:val="Normaltabla"/>
            </w:pPr>
            <w:r>
              <w:t>Rechazado</w:t>
            </w:r>
          </w:p>
        </w:tc>
      </w:tr>
      <w:tr w:rsidR="0094557B" w:rsidRPr="00963F4D" w14:paraId="5F418A28" w14:textId="77777777" w:rsidTr="0094557B">
        <w:trPr>
          <w:jc w:val="center"/>
        </w:trPr>
        <w:tc>
          <w:tcPr>
            <w:tcW w:w="1838" w:type="dxa"/>
            <w:shd w:val="clear" w:color="auto" w:fill="auto"/>
            <w:noWrap/>
          </w:tcPr>
          <w:p w14:paraId="1D979085" w14:textId="6ABD94A9" w:rsidR="0094557B" w:rsidRPr="00AD0EBB" w:rsidRDefault="0094557B" w:rsidP="00EC1026">
            <w:pPr>
              <w:pStyle w:val="Normaltabla"/>
            </w:pPr>
            <w:r>
              <w:t>4</w:t>
            </w:r>
          </w:p>
        </w:tc>
        <w:tc>
          <w:tcPr>
            <w:tcW w:w="6894" w:type="dxa"/>
            <w:shd w:val="clear" w:color="auto" w:fill="auto"/>
            <w:noWrap/>
            <w:vAlign w:val="center"/>
          </w:tcPr>
          <w:p w14:paraId="5A8FF1F1" w14:textId="3F1981C4" w:rsidR="0094557B" w:rsidRPr="00AD0EBB" w:rsidRDefault="0094557B" w:rsidP="00EC1026">
            <w:pPr>
              <w:pStyle w:val="Normaltabla"/>
            </w:pPr>
            <w:r>
              <w:t>Repartido</w:t>
            </w:r>
          </w:p>
        </w:tc>
      </w:tr>
      <w:tr w:rsidR="000849AE" w:rsidRPr="00963F4D" w14:paraId="53626089" w14:textId="77777777" w:rsidTr="0094557B">
        <w:trPr>
          <w:jc w:val="center"/>
        </w:trPr>
        <w:tc>
          <w:tcPr>
            <w:tcW w:w="1838" w:type="dxa"/>
            <w:shd w:val="clear" w:color="auto" w:fill="auto"/>
            <w:noWrap/>
          </w:tcPr>
          <w:p w14:paraId="60EDCA31" w14:textId="2804E206" w:rsidR="000849AE" w:rsidRDefault="000849AE" w:rsidP="00EC1026">
            <w:pPr>
              <w:pStyle w:val="Normaltabla"/>
            </w:pPr>
            <w:r>
              <w:t>5</w:t>
            </w:r>
          </w:p>
        </w:tc>
        <w:tc>
          <w:tcPr>
            <w:tcW w:w="6894" w:type="dxa"/>
            <w:shd w:val="clear" w:color="auto" w:fill="auto"/>
            <w:noWrap/>
            <w:vAlign w:val="center"/>
          </w:tcPr>
          <w:p w14:paraId="1D72ACF8" w14:textId="0EFAECEA" w:rsidR="000849AE" w:rsidRDefault="000849AE" w:rsidP="00EC1026">
            <w:pPr>
              <w:pStyle w:val="Normaltabla"/>
            </w:pPr>
            <w:r>
              <w:t>Incoado</w:t>
            </w:r>
          </w:p>
        </w:tc>
      </w:tr>
    </w:tbl>
    <w:p w14:paraId="47DD5959" w14:textId="77777777" w:rsidR="0094557B" w:rsidRPr="0094557B" w:rsidRDefault="0094557B" w:rsidP="0094557B"/>
    <w:p w14:paraId="5747C1B4" w14:textId="54CF1821" w:rsidR="009D62A2" w:rsidRDefault="009D62A2" w:rsidP="009D62A2">
      <w:pPr>
        <w:pStyle w:val="Ttulo3"/>
      </w:pPr>
      <w:bookmarkStart w:id="5" w:name="_Toc106094155"/>
      <w:r>
        <w:t>Tipos de órgano</w:t>
      </w:r>
      <w:bookmarkEnd w:id="5"/>
    </w:p>
    <w:p w14:paraId="27DD8195" w14:textId="74B3C332" w:rsidR="009179B6" w:rsidRDefault="009179B6" w:rsidP="009179B6">
      <w:pPr>
        <w:pStyle w:val="Ttulo4"/>
      </w:pPr>
      <w:r>
        <w:t>Normativa técnica del CTEAJE</w:t>
      </w:r>
    </w:p>
    <w:p w14:paraId="2F543B98" w14:textId="6DB10CEF" w:rsidR="0094557B" w:rsidRPr="0094557B" w:rsidRDefault="0094557B" w:rsidP="0094557B">
      <w:r w:rsidRPr="0094557B">
        <w:t>LexNET no utiliza la codificación de la Normativa técnica del CTEAJE para los tipos de órgano.</w:t>
      </w:r>
    </w:p>
    <w:p w14:paraId="2DC6E0BC" w14:textId="1F620824"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4366"/>
        <w:gridCol w:w="4366"/>
      </w:tblGrid>
      <w:tr w:rsidR="0094557B" w:rsidRPr="00AD0EBB" w14:paraId="26757C05" w14:textId="77777777" w:rsidTr="00EC1026">
        <w:trPr>
          <w:trHeight w:val="397"/>
          <w:tblHeader/>
          <w:jc w:val="center"/>
        </w:trPr>
        <w:tc>
          <w:tcPr>
            <w:tcW w:w="4366" w:type="dxa"/>
            <w:tcBorders>
              <w:bottom w:val="single" w:sz="6" w:space="0" w:color="717074"/>
              <w:right w:val="single" w:sz="6" w:space="0" w:color="FFFFFF"/>
            </w:tcBorders>
            <w:shd w:val="clear" w:color="auto" w:fill="074E8E" w:themeFill="text2"/>
            <w:noWrap/>
            <w:tcMar>
              <w:top w:w="0" w:type="dxa"/>
            </w:tcMar>
            <w:vAlign w:val="center"/>
          </w:tcPr>
          <w:p w14:paraId="67572A6E" w14:textId="5FCB1905" w:rsidR="0094557B" w:rsidRPr="00AD0EBB" w:rsidRDefault="0059707F" w:rsidP="00EC1026">
            <w:pPr>
              <w:pStyle w:val="TablaTtulo1"/>
            </w:pPr>
            <w:r>
              <w:lastRenderedPageBreak/>
              <w:t>CÓDIGO</w:t>
            </w:r>
          </w:p>
        </w:tc>
        <w:tc>
          <w:tcPr>
            <w:tcW w:w="4366" w:type="dxa"/>
            <w:tcBorders>
              <w:left w:val="single" w:sz="6" w:space="0" w:color="FFFFFF"/>
              <w:bottom w:val="single" w:sz="6" w:space="0" w:color="717074"/>
            </w:tcBorders>
            <w:shd w:val="clear" w:color="auto" w:fill="074E8E" w:themeFill="text2"/>
            <w:noWrap/>
            <w:tcMar>
              <w:top w:w="0" w:type="dxa"/>
            </w:tcMar>
            <w:vAlign w:val="center"/>
          </w:tcPr>
          <w:p w14:paraId="1603AFA1" w14:textId="6667E5D8" w:rsidR="0094557B" w:rsidRPr="00AD0EBB" w:rsidRDefault="0059707F" w:rsidP="00EC1026">
            <w:pPr>
              <w:pStyle w:val="TablaTtulo1"/>
            </w:pPr>
            <w:r>
              <w:t>DESCRIPCIÓN</w:t>
            </w:r>
          </w:p>
        </w:tc>
      </w:tr>
      <w:tr w:rsidR="0059707F" w:rsidRPr="00963F4D" w14:paraId="5F423F66" w14:textId="77777777" w:rsidTr="00E46B33">
        <w:trPr>
          <w:jc w:val="center"/>
        </w:trPr>
        <w:tc>
          <w:tcPr>
            <w:tcW w:w="4366" w:type="dxa"/>
            <w:shd w:val="clear" w:color="auto" w:fill="auto"/>
            <w:noWrap/>
          </w:tcPr>
          <w:p w14:paraId="04239F11" w14:textId="5A1BD506" w:rsidR="0059707F" w:rsidRPr="00AD0EBB" w:rsidRDefault="0059707F" w:rsidP="0059707F">
            <w:pPr>
              <w:pStyle w:val="Normaltabla"/>
            </w:pPr>
            <w:r w:rsidRPr="00351E1E">
              <w:t>00</w:t>
            </w:r>
          </w:p>
        </w:tc>
        <w:tc>
          <w:tcPr>
            <w:tcW w:w="4366" w:type="dxa"/>
            <w:shd w:val="clear" w:color="auto" w:fill="auto"/>
            <w:noWrap/>
          </w:tcPr>
          <w:p w14:paraId="6599FB15" w14:textId="78C81BEC" w:rsidR="0059707F" w:rsidRPr="00AD0EBB" w:rsidRDefault="0059707F" w:rsidP="0059707F">
            <w:pPr>
              <w:pStyle w:val="Normaltabla"/>
            </w:pPr>
            <w:r w:rsidRPr="00351E1E">
              <w:t>S.C. DE ACTOS DE COMUNICACION</w:t>
            </w:r>
          </w:p>
        </w:tc>
      </w:tr>
      <w:tr w:rsidR="0059707F" w:rsidRPr="00963F4D" w14:paraId="3D0CB1C5" w14:textId="77777777" w:rsidTr="00E46B33">
        <w:trPr>
          <w:jc w:val="center"/>
        </w:trPr>
        <w:tc>
          <w:tcPr>
            <w:tcW w:w="4366" w:type="dxa"/>
            <w:shd w:val="clear" w:color="auto" w:fill="auto"/>
            <w:noWrap/>
          </w:tcPr>
          <w:p w14:paraId="0B87260B" w14:textId="2FE41749" w:rsidR="0059707F" w:rsidRPr="00AD0EBB" w:rsidRDefault="0059707F" w:rsidP="0059707F">
            <w:pPr>
              <w:pStyle w:val="Normaltabla"/>
            </w:pPr>
            <w:r w:rsidRPr="00351E1E">
              <w:t>04</w:t>
            </w:r>
          </w:p>
        </w:tc>
        <w:tc>
          <w:tcPr>
            <w:tcW w:w="4366" w:type="dxa"/>
            <w:shd w:val="clear" w:color="auto" w:fill="auto"/>
            <w:noWrap/>
          </w:tcPr>
          <w:p w14:paraId="5ACB1C62" w14:textId="5C5E0A62" w:rsidR="0059707F" w:rsidRPr="00AD0EBB" w:rsidRDefault="0059707F" w:rsidP="0059707F">
            <w:pPr>
              <w:pStyle w:val="Normaltabla"/>
            </w:pPr>
            <w:r w:rsidRPr="00351E1E">
              <w:t>ORGANOS DE GOBIERNO</w:t>
            </w:r>
          </w:p>
        </w:tc>
      </w:tr>
      <w:tr w:rsidR="0059707F" w:rsidRPr="00963F4D" w14:paraId="4A56E9AC" w14:textId="77777777" w:rsidTr="00E46B33">
        <w:trPr>
          <w:jc w:val="center"/>
        </w:trPr>
        <w:tc>
          <w:tcPr>
            <w:tcW w:w="4366" w:type="dxa"/>
            <w:shd w:val="clear" w:color="auto" w:fill="auto"/>
            <w:noWrap/>
          </w:tcPr>
          <w:p w14:paraId="67363926" w14:textId="1EC13AA7" w:rsidR="0059707F" w:rsidRPr="00AD0EBB" w:rsidRDefault="0059707F" w:rsidP="0059707F">
            <w:pPr>
              <w:pStyle w:val="Normaltabla"/>
            </w:pPr>
            <w:r w:rsidRPr="00351E1E">
              <w:t>06</w:t>
            </w:r>
          </w:p>
        </w:tc>
        <w:tc>
          <w:tcPr>
            <w:tcW w:w="4366" w:type="dxa"/>
            <w:shd w:val="clear" w:color="auto" w:fill="auto"/>
            <w:noWrap/>
          </w:tcPr>
          <w:p w14:paraId="263B41C5" w14:textId="75F3E577" w:rsidR="0059707F" w:rsidRPr="00AD0EBB" w:rsidRDefault="0059707F" w:rsidP="0059707F">
            <w:pPr>
              <w:pStyle w:val="Normaltabla"/>
            </w:pPr>
            <w:r w:rsidRPr="00351E1E">
              <w:t>OTROS ORGANISMOS</w:t>
            </w:r>
          </w:p>
        </w:tc>
      </w:tr>
      <w:tr w:rsidR="0059707F" w:rsidRPr="00963F4D" w14:paraId="064967C5" w14:textId="77777777" w:rsidTr="00E46B33">
        <w:trPr>
          <w:jc w:val="center"/>
        </w:trPr>
        <w:tc>
          <w:tcPr>
            <w:tcW w:w="4366" w:type="dxa"/>
            <w:shd w:val="clear" w:color="auto" w:fill="auto"/>
            <w:noWrap/>
          </w:tcPr>
          <w:p w14:paraId="2A032671" w14:textId="28B70D67" w:rsidR="0059707F" w:rsidRPr="00AD0EBB" w:rsidRDefault="0059707F" w:rsidP="0059707F">
            <w:pPr>
              <w:pStyle w:val="Normaltabla"/>
            </w:pPr>
            <w:r w:rsidRPr="00351E1E">
              <w:t>09</w:t>
            </w:r>
          </w:p>
        </w:tc>
        <w:tc>
          <w:tcPr>
            <w:tcW w:w="4366" w:type="dxa"/>
            <w:shd w:val="clear" w:color="auto" w:fill="auto"/>
            <w:noWrap/>
          </w:tcPr>
          <w:p w14:paraId="55E67CAA" w14:textId="1189F5F9" w:rsidR="0059707F" w:rsidRPr="00AD0EBB" w:rsidRDefault="0059707F" w:rsidP="0059707F">
            <w:pPr>
              <w:pStyle w:val="Normaltabla"/>
            </w:pPr>
            <w:r w:rsidRPr="00351E1E">
              <w:t>T.S. SERVICIOS CENTRALES</w:t>
            </w:r>
          </w:p>
        </w:tc>
      </w:tr>
      <w:tr w:rsidR="0059707F" w:rsidRPr="00963F4D" w14:paraId="5977A745" w14:textId="77777777" w:rsidTr="00E46B33">
        <w:trPr>
          <w:jc w:val="center"/>
        </w:trPr>
        <w:tc>
          <w:tcPr>
            <w:tcW w:w="4366" w:type="dxa"/>
            <w:shd w:val="clear" w:color="auto" w:fill="auto"/>
            <w:noWrap/>
          </w:tcPr>
          <w:p w14:paraId="7611400E" w14:textId="74AE04DB" w:rsidR="0059707F" w:rsidRPr="00AD0EBB" w:rsidRDefault="0059707F" w:rsidP="0059707F">
            <w:pPr>
              <w:pStyle w:val="Normaltabla"/>
            </w:pPr>
            <w:r w:rsidRPr="00351E1E">
              <w:t>1M</w:t>
            </w:r>
          </w:p>
        </w:tc>
        <w:tc>
          <w:tcPr>
            <w:tcW w:w="4366" w:type="dxa"/>
            <w:shd w:val="clear" w:color="auto" w:fill="auto"/>
            <w:noWrap/>
          </w:tcPr>
          <w:p w14:paraId="0ED3412A" w14:textId="52FD36A0" w:rsidR="0059707F" w:rsidRPr="00AD0EBB" w:rsidRDefault="0059707F" w:rsidP="0059707F">
            <w:pPr>
              <w:pStyle w:val="Normaltabla"/>
            </w:pPr>
            <w:r w:rsidRPr="00351E1E">
              <w:t>UNIDAD DE APOYO PERJUDICADOS 11-M</w:t>
            </w:r>
          </w:p>
        </w:tc>
      </w:tr>
      <w:tr w:rsidR="0059707F" w:rsidRPr="00963F4D" w14:paraId="5BB599BE" w14:textId="77777777" w:rsidTr="00E46B33">
        <w:trPr>
          <w:jc w:val="center"/>
        </w:trPr>
        <w:tc>
          <w:tcPr>
            <w:tcW w:w="4366" w:type="dxa"/>
            <w:shd w:val="clear" w:color="auto" w:fill="auto"/>
            <w:noWrap/>
          </w:tcPr>
          <w:p w14:paraId="65E30935" w14:textId="572575B6" w:rsidR="0059707F" w:rsidRPr="00AD0EBB" w:rsidRDefault="0059707F" w:rsidP="0059707F">
            <w:pPr>
              <w:pStyle w:val="Normaltabla"/>
            </w:pPr>
            <w:r w:rsidRPr="00351E1E">
              <w:t>10</w:t>
            </w:r>
          </w:p>
        </w:tc>
        <w:tc>
          <w:tcPr>
            <w:tcW w:w="4366" w:type="dxa"/>
            <w:shd w:val="clear" w:color="auto" w:fill="auto"/>
            <w:noWrap/>
          </w:tcPr>
          <w:p w14:paraId="51E51078" w14:textId="53219BEF" w:rsidR="0059707F" w:rsidRPr="00AD0EBB" w:rsidRDefault="0059707F" w:rsidP="0059707F">
            <w:pPr>
              <w:pStyle w:val="Normaltabla"/>
            </w:pPr>
            <w:r w:rsidRPr="00351E1E">
              <w:t>T.S. SALAS ESPECIALES</w:t>
            </w:r>
          </w:p>
        </w:tc>
      </w:tr>
      <w:tr w:rsidR="0059707F" w:rsidRPr="00963F4D" w14:paraId="2C24DB5D" w14:textId="77777777" w:rsidTr="00E46B33">
        <w:trPr>
          <w:jc w:val="center"/>
        </w:trPr>
        <w:tc>
          <w:tcPr>
            <w:tcW w:w="4366" w:type="dxa"/>
            <w:shd w:val="clear" w:color="auto" w:fill="auto"/>
            <w:noWrap/>
          </w:tcPr>
          <w:p w14:paraId="15F44F24" w14:textId="4B681157" w:rsidR="0059707F" w:rsidRPr="00AD0EBB" w:rsidRDefault="0059707F" w:rsidP="0059707F">
            <w:pPr>
              <w:pStyle w:val="Normaltabla"/>
            </w:pPr>
            <w:r w:rsidRPr="00351E1E">
              <w:t>11</w:t>
            </w:r>
          </w:p>
        </w:tc>
        <w:tc>
          <w:tcPr>
            <w:tcW w:w="4366" w:type="dxa"/>
            <w:shd w:val="clear" w:color="auto" w:fill="auto"/>
            <w:noWrap/>
          </w:tcPr>
          <w:p w14:paraId="588CC9C1" w14:textId="726E178F" w:rsidR="0059707F" w:rsidRPr="00AD0EBB" w:rsidRDefault="0059707F" w:rsidP="0059707F">
            <w:pPr>
              <w:pStyle w:val="Normaltabla"/>
            </w:pPr>
            <w:r w:rsidRPr="00351E1E">
              <w:t>T.S. SALA DE LO CIVIL</w:t>
            </w:r>
          </w:p>
        </w:tc>
      </w:tr>
      <w:tr w:rsidR="0059707F" w:rsidRPr="00963F4D" w14:paraId="21A8DD57" w14:textId="77777777" w:rsidTr="00E46B33">
        <w:trPr>
          <w:jc w:val="center"/>
        </w:trPr>
        <w:tc>
          <w:tcPr>
            <w:tcW w:w="4366" w:type="dxa"/>
            <w:shd w:val="clear" w:color="auto" w:fill="auto"/>
            <w:noWrap/>
          </w:tcPr>
          <w:p w14:paraId="179EA4EB" w14:textId="048ACACE" w:rsidR="0059707F" w:rsidRPr="00AD0EBB" w:rsidRDefault="0059707F" w:rsidP="0059707F">
            <w:pPr>
              <w:pStyle w:val="Normaltabla"/>
            </w:pPr>
            <w:r w:rsidRPr="00351E1E">
              <w:t>113</w:t>
            </w:r>
          </w:p>
        </w:tc>
        <w:tc>
          <w:tcPr>
            <w:tcW w:w="4366" w:type="dxa"/>
            <w:shd w:val="clear" w:color="auto" w:fill="auto"/>
            <w:noWrap/>
          </w:tcPr>
          <w:p w14:paraId="3C2990E8" w14:textId="5B92EC11" w:rsidR="0059707F" w:rsidRPr="00AD0EBB" w:rsidRDefault="0059707F" w:rsidP="0059707F">
            <w:pPr>
              <w:pStyle w:val="Normaltabla"/>
            </w:pPr>
            <w:r w:rsidRPr="00351E1E">
              <w:t>UNIDAD DE APOYO PERJUDICADOS 11M</w:t>
            </w:r>
          </w:p>
        </w:tc>
      </w:tr>
      <w:tr w:rsidR="0059707F" w:rsidRPr="00963F4D" w14:paraId="7384F5C1" w14:textId="77777777" w:rsidTr="00E46B33">
        <w:trPr>
          <w:jc w:val="center"/>
        </w:trPr>
        <w:tc>
          <w:tcPr>
            <w:tcW w:w="4366" w:type="dxa"/>
            <w:shd w:val="clear" w:color="auto" w:fill="auto"/>
            <w:noWrap/>
          </w:tcPr>
          <w:p w14:paraId="54F71794" w14:textId="2E7740F6" w:rsidR="0059707F" w:rsidRPr="00AD0EBB" w:rsidRDefault="0059707F" w:rsidP="0059707F">
            <w:pPr>
              <w:pStyle w:val="Normaltabla"/>
            </w:pPr>
            <w:r w:rsidRPr="00351E1E">
              <w:t>12</w:t>
            </w:r>
          </w:p>
        </w:tc>
        <w:tc>
          <w:tcPr>
            <w:tcW w:w="4366" w:type="dxa"/>
            <w:shd w:val="clear" w:color="auto" w:fill="auto"/>
            <w:noWrap/>
          </w:tcPr>
          <w:p w14:paraId="26505977" w14:textId="3003EFB7" w:rsidR="0059707F" w:rsidRPr="00AD0EBB" w:rsidRDefault="0059707F" w:rsidP="0059707F">
            <w:pPr>
              <w:pStyle w:val="Normaltabla"/>
            </w:pPr>
            <w:r w:rsidRPr="00351E1E">
              <w:t>T.S. SALA DE LO PENAL</w:t>
            </w:r>
          </w:p>
        </w:tc>
      </w:tr>
      <w:tr w:rsidR="0059707F" w:rsidRPr="00963F4D" w14:paraId="38228487" w14:textId="77777777" w:rsidTr="00E46B33">
        <w:trPr>
          <w:jc w:val="center"/>
        </w:trPr>
        <w:tc>
          <w:tcPr>
            <w:tcW w:w="4366" w:type="dxa"/>
            <w:shd w:val="clear" w:color="auto" w:fill="auto"/>
            <w:noWrap/>
          </w:tcPr>
          <w:p w14:paraId="5CB9EB9B" w14:textId="22100ADC" w:rsidR="0059707F" w:rsidRPr="00AD0EBB" w:rsidRDefault="0059707F" w:rsidP="0059707F">
            <w:pPr>
              <w:pStyle w:val="Normaltabla"/>
            </w:pPr>
            <w:r w:rsidRPr="00351E1E">
              <w:t>13</w:t>
            </w:r>
          </w:p>
        </w:tc>
        <w:tc>
          <w:tcPr>
            <w:tcW w:w="4366" w:type="dxa"/>
            <w:shd w:val="clear" w:color="auto" w:fill="auto"/>
            <w:noWrap/>
          </w:tcPr>
          <w:p w14:paraId="63907698" w14:textId="5C7D696B" w:rsidR="0059707F" w:rsidRPr="00AD0EBB" w:rsidRDefault="0059707F" w:rsidP="0059707F">
            <w:pPr>
              <w:pStyle w:val="Normaltabla"/>
            </w:pPr>
            <w:r w:rsidRPr="00351E1E">
              <w:t>T.S. SALA DE LO CONTENCIOSO</w:t>
            </w:r>
          </w:p>
        </w:tc>
      </w:tr>
      <w:tr w:rsidR="0059707F" w:rsidRPr="00963F4D" w14:paraId="7BE8B780" w14:textId="77777777" w:rsidTr="00E46B33">
        <w:trPr>
          <w:jc w:val="center"/>
        </w:trPr>
        <w:tc>
          <w:tcPr>
            <w:tcW w:w="4366" w:type="dxa"/>
            <w:shd w:val="clear" w:color="auto" w:fill="auto"/>
            <w:noWrap/>
          </w:tcPr>
          <w:p w14:paraId="7DCAC5BA" w14:textId="5242235C" w:rsidR="0059707F" w:rsidRPr="00AD0EBB" w:rsidRDefault="0059707F" w:rsidP="0059707F">
            <w:pPr>
              <w:pStyle w:val="Normaltabla"/>
            </w:pPr>
            <w:r w:rsidRPr="00351E1E">
              <w:t>14</w:t>
            </w:r>
          </w:p>
        </w:tc>
        <w:tc>
          <w:tcPr>
            <w:tcW w:w="4366" w:type="dxa"/>
            <w:shd w:val="clear" w:color="auto" w:fill="auto"/>
            <w:noWrap/>
          </w:tcPr>
          <w:p w14:paraId="67106B13" w14:textId="4E535311" w:rsidR="0059707F" w:rsidRPr="00AD0EBB" w:rsidRDefault="0059707F" w:rsidP="0059707F">
            <w:pPr>
              <w:pStyle w:val="Normaltabla"/>
            </w:pPr>
            <w:r w:rsidRPr="00351E1E">
              <w:t>T.S. SALA DE LO SOCIAL</w:t>
            </w:r>
          </w:p>
        </w:tc>
      </w:tr>
      <w:tr w:rsidR="0059707F" w:rsidRPr="00963F4D" w14:paraId="2D1654C9" w14:textId="77777777" w:rsidTr="00E46B33">
        <w:trPr>
          <w:jc w:val="center"/>
        </w:trPr>
        <w:tc>
          <w:tcPr>
            <w:tcW w:w="4366" w:type="dxa"/>
            <w:shd w:val="clear" w:color="auto" w:fill="auto"/>
            <w:noWrap/>
          </w:tcPr>
          <w:p w14:paraId="78C6C77B" w14:textId="6DA69A6D" w:rsidR="0059707F" w:rsidRPr="00AD0EBB" w:rsidRDefault="0059707F" w:rsidP="0059707F">
            <w:pPr>
              <w:pStyle w:val="Normaltabla"/>
            </w:pPr>
            <w:r w:rsidRPr="00351E1E">
              <w:t>15</w:t>
            </w:r>
          </w:p>
        </w:tc>
        <w:tc>
          <w:tcPr>
            <w:tcW w:w="4366" w:type="dxa"/>
            <w:shd w:val="clear" w:color="auto" w:fill="auto"/>
            <w:noWrap/>
          </w:tcPr>
          <w:p w14:paraId="7CDFB456" w14:textId="2B7F2CFA" w:rsidR="0059707F" w:rsidRPr="00AD0EBB" w:rsidRDefault="0059707F" w:rsidP="0059707F">
            <w:pPr>
              <w:pStyle w:val="Normaltabla"/>
            </w:pPr>
            <w:r w:rsidRPr="00351E1E">
              <w:t>T.S. SALA DE LO MILITAR</w:t>
            </w:r>
          </w:p>
        </w:tc>
      </w:tr>
      <w:tr w:rsidR="0059707F" w:rsidRPr="00963F4D" w14:paraId="4EDF24EA" w14:textId="77777777" w:rsidTr="00E46B33">
        <w:trPr>
          <w:jc w:val="center"/>
        </w:trPr>
        <w:tc>
          <w:tcPr>
            <w:tcW w:w="4366" w:type="dxa"/>
            <w:shd w:val="clear" w:color="auto" w:fill="auto"/>
            <w:noWrap/>
          </w:tcPr>
          <w:p w14:paraId="4BE717F9" w14:textId="48ED4385" w:rsidR="0059707F" w:rsidRPr="00AD0EBB" w:rsidRDefault="0059707F" w:rsidP="0059707F">
            <w:pPr>
              <w:pStyle w:val="Normaltabla"/>
            </w:pPr>
            <w:r w:rsidRPr="00351E1E">
              <w:t>16</w:t>
            </w:r>
          </w:p>
        </w:tc>
        <w:tc>
          <w:tcPr>
            <w:tcW w:w="4366" w:type="dxa"/>
            <w:shd w:val="clear" w:color="auto" w:fill="auto"/>
            <w:noWrap/>
          </w:tcPr>
          <w:p w14:paraId="7B8F98A0" w14:textId="514410D8" w:rsidR="0059707F" w:rsidRPr="00AD0EBB" w:rsidRDefault="0059707F" w:rsidP="0059707F">
            <w:pPr>
              <w:pStyle w:val="Normaltabla"/>
            </w:pPr>
            <w:r w:rsidRPr="00351E1E">
              <w:t>TRIBUNAL MILITAR CENTRAL</w:t>
            </w:r>
          </w:p>
        </w:tc>
      </w:tr>
      <w:tr w:rsidR="0059707F" w:rsidRPr="00963F4D" w14:paraId="459D2C86" w14:textId="77777777" w:rsidTr="00E46B33">
        <w:trPr>
          <w:jc w:val="center"/>
        </w:trPr>
        <w:tc>
          <w:tcPr>
            <w:tcW w:w="4366" w:type="dxa"/>
            <w:shd w:val="clear" w:color="auto" w:fill="auto"/>
            <w:noWrap/>
          </w:tcPr>
          <w:p w14:paraId="0A5C4D90" w14:textId="3B470BE8" w:rsidR="0059707F" w:rsidRPr="00AD0EBB" w:rsidRDefault="0059707F" w:rsidP="0059707F">
            <w:pPr>
              <w:pStyle w:val="Normaltabla"/>
            </w:pPr>
            <w:r w:rsidRPr="00351E1E">
              <w:t>17</w:t>
            </w:r>
          </w:p>
        </w:tc>
        <w:tc>
          <w:tcPr>
            <w:tcW w:w="4366" w:type="dxa"/>
            <w:shd w:val="clear" w:color="auto" w:fill="auto"/>
            <w:noWrap/>
          </w:tcPr>
          <w:p w14:paraId="1218345A" w14:textId="2FA08A2A" w:rsidR="0059707F" w:rsidRPr="00AD0EBB" w:rsidRDefault="0059707F" w:rsidP="0059707F">
            <w:pPr>
              <w:pStyle w:val="Normaltabla"/>
            </w:pPr>
            <w:r w:rsidRPr="00351E1E">
              <w:t>JUZGADO TOGADO MILITAR CENTRAL</w:t>
            </w:r>
          </w:p>
        </w:tc>
      </w:tr>
      <w:tr w:rsidR="0059707F" w:rsidRPr="00963F4D" w14:paraId="1B918717" w14:textId="77777777" w:rsidTr="00E46B33">
        <w:trPr>
          <w:jc w:val="center"/>
        </w:trPr>
        <w:tc>
          <w:tcPr>
            <w:tcW w:w="4366" w:type="dxa"/>
            <w:shd w:val="clear" w:color="auto" w:fill="auto"/>
            <w:noWrap/>
          </w:tcPr>
          <w:p w14:paraId="43690189" w14:textId="3CE140A7" w:rsidR="0059707F" w:rsidRPr="00AD0EBB" w:rsidRDefault="0059707F" w:rsidP="0059707F">
            <w:pPr>
              <w:pStyle w:val="Normaltabla"/>
            </w:pPr>
            <w:r w:rsidRPr="00351E1E">
              <w:t>18</w:t>
            </w:r>
          </w:p>
        </w:tc>
        <w:tc>
          <w:tcPr>
            <w:tcW w:w="4366" w:type="dxa"/>
            <w:shd w:val="clear" w:color="auto" w:fill="auto"/>
            <w:noWrap/>
          </w:tcPr>
          <w:p w14:paraId="2E6CB611" w14:textId="287A26E1" w:rsidR="0059707F" w:rsidRPr="00AD0EBB" w:rsidRDefault="0059707F" w:rsidP="0059707F">
            <w:pPr>
              <w:pStyle w:val="Normaltabla"/>
            </w:pPr>
            <w:r w:rsidRPr="00351E1E">
              <w:t>TRIBUNAL TUTELAR DE MENORES</w:t>
            </w:r>
          </w:p>
        </w:tc>
      </w:tr>
      <w:tr w:rsidR="0059707F" w:rsidRPr="00963F4D" w14:paraId="02DDC2EB" w14:textId="77777777" w:rsidTr="00E46B33">
        <w:trPr>
          <w:jc w:val="center"/>
        </w:trPr>
        <w:tc>
          <w:tcPr>
            <w:tcW w:w="4366" w:type="dxa"/>
            <w:shd w:val="clear" w:color="auto" w:fill="auto"/>
            <w:noWrap/>
          </w:tcPr>
          <w:p w14:paraId="57D5F741" w14:textId="713241E7" w:rsidR="0059707F" w:rsidRPr="00AD0EBB" w:rsidRDefault="0059707F" w:rsidP="0059707F">
            <w:pPr>
              <w:pStyle w:val="Normaltabla"/>
            </w:pPr>
            <w:r w:rsidRPr="00351E1E">
              <w:t>19</w:t>
            </w:r>
          </w:p>
        </w:tc>
        <w:tc>
          <w:tcPr>
            <w:tcW w:w="4366" w:type="dxa"/>
            <w:shd w:val="clear" w:color="auto" w:fill="auto"/>
            <w:noWrap/>
          </w:tcPr>
          <w:p w14:paraId="467B4A4A" w14:textId="301735A7" w:rsidR="0059707F" w:rsidRPr="00AD0EBB" w:rsidRDefault="0059707F" w:rsidP="0059707F">
            <w:pPr>
              <w:pStyle w:val="Normaltabla"/>
            </w:pPr>
            <w:r w:rsidRPr="00351E1E">
              <w:t>JUZGADO TOGADO MILITAR</w:t>
            </w:r>
          </w:p>
        </w:tc>
      </w:tr>
      <w:tr w:rsidR="0059707F" w:rsidRPr="00963F4D" w14:paraId="0A208405" w14:textId="77777777" w:rsidTr="00E46B33">
        <w:trPr>
          <w:jc w:val="center"/>
        </w:trPr>
        <w:tc>
          <w:tcPr>
            <w:tcW w:w="4366" w:type="dxa"/>
            <w:shd w:val="clear" w:color="auto" w:fill="auto"/>
            <w:noWrap/>
          </w:tcPr>
          <w:p w14:paraId="0780F089" w14:textId="05720F87" w:rsidR="0059707F" w:rsidRPr="00AD0EBB" w:rsidRDefault="0059707F" w:rsidP="0059707F">
            <w:pPr>
              <w:pStyle w:val="Normaltabla"/>
            </w:pPr>
            <w:r w:rsidRPr="00351E1E">
              <w:t>20</w:t>
            </w:r>
          </w:p>
        </w:tc>
        <w:tc>
          <w:tcPr>
            <w:tcW w:w="4366" w:type="dxa"/>
            <w:shd w:val="clear" w:color="auto" w:fill="auto"/>
            <w:noWrap/>
          </w:tcPr>
          <w:p w14:paraId="789869D2" w14:textId="03CA68F1" w:rsidR="0059707F" w:rsidRPr="00AD0EBB" w:rsidRDefault="0059707F" w:rsidP="0059707F">
            <w:pPr>
              <w:pStyle w:val="Normaltabla"/>
            </w:pPr>
            <w:r w:rsidRPr="00351E1E">
              <w:t>A.N. SERVICIOS CENTRALES</w:t>
            </w:r>
          </w:p>
        </w:tc>
      </w:tr>
      <w:tr w:rsidR="0059707F" w:rsidRPr="00963F4D" w14:paraId="78FC81EB" w14:textId="77777777" w:rsidTr="00E46B33">
        <w:trPr>
          <w:jc w:val="center"/>
        </w:trPr>
        <w:tc>
          <w:tcPr>
            <w:tcW w:w="4366" w:type="dxa"/>
            <w:shd w:val="clear" w:color="auto" w:fill="auto"/>
            <w:noWrap/>
          </w:tcPr>
          <w:p w14:paraId="5D486DE3" w14:textId="07289030" w:rsidR="0059707F" w:rsidRPr="00AD0EBB" w:rsidRDefault="0059707F" w:rsidP="0059707F">
            <w:pPr>
              <w:pStyle w:val="Normaltabla"/>
            </w:pPr>
            <w:r w:rsidRPr="00351E1E">
              <w:t>21</w:t>
            </w:r>
          </w:p>
        </w:tc>
        <w:tc>
          <w:tcPr>
            <w:tcW w:w="4366" w:type="dxa"/>
            <w:shd w:val="clear" w:color="auto" w:fill="auto"/>
            <w:noWrap/>
          </w:tcPr>
          <w:p w14:paraId="3EAC7475" w14:textId="3A30427A" w:rsidR="0059707F" w:rsidRPr="00AD0EBB" w:rsidRDefault="0059707F" w:rsidP="0059707F">
            <w:pPr>
              <w:pStyle w:val="Normaltabla"/>
            </w:pPr>
            <w:r w:rsidRPr="00351E1E">
              <w:t>TRIBUNAL TERRITORIAL</w:t>
            </w:r>
          </w:p>
        </w:tc>
      </w:tr>
      <w:tr w:rsidR="0059707F" w:rsidRPr="00963F4D" w14:paraId="3A9F3AD0" w14:textId="77777777" w:rsidTr="00E46B33">
        <w:trPr>
          <w:jc w:val="center"/>
        </w:trPr>
        <w:tc>
          <w:tcPr>
            <w:tcW w:w="4366" w:type="dxa"/>
            <w:shd w:val="clear" w:color="auto" w:fill="auto"/>
            <w:noWrap/>
          </w:tcPr>
          <w:p w14:paraId="57211BAD" w14:textId="68730F45" w:rsidR="0059707F" w:rsidRPr="00AD0EBB" w:rsidRDefault="0059707F" w:rsidP="0059707F">
            <w:pPr>
              <w:pStyle w:val="Normaltabla"/>
            </w:pPr>
            <w:r w:rsidRPr="00351E1E">
              <w:t>22</w:t>
            </w:r>
          </w:p>
        </w:tc>
        <w:tc>
          <w:tcPr>
            <w:tcW w:w="4366" w:type="dxa"/>
            <w:shd w:val="clear" w:color="auto" w:fill="auto"/>
            <w:noWrap/>
          </w:tcPr>
          <w:p w14:paraId="2C2FA37A" w14:textId="211DB8D0" w:rsidR="0059707F" w:rsidRPr="00AD0EBB" w:rsidRDefault="0059707F" w:rsidP="0059707F">
            <w:pPr>
              <w:pStyle w:val="Normaltabla"/>
            </w:pPr>
            <w:r w:rsidRPr="00351E1E">
              <w:t>A.N. SALA DE LO PENAL</w:t>
            </w:r>
          </w:p>
        </w:tc>
      </w:tr>
      <w:tr w:rsidR="0059707F" w:rsidRPr="00963F4D" w14:paraId="0E23E738" w14:textId="77777777" w:rsidTr="00E46B33">
        <w:trPr>
          <w:jc w:val="center"/>
        </w:trPr>
        <w:tc>
          <w:tcPr>
            <w:tcW w:w="4366" w:type="dxa"/>
            <w:shd w:val="clear" w:color="auto" w:fill="auto"/>
            <w:noWrap/>
          </w:tcPr>
          <w:p w14:paraId="041E7C6F" w14:textId="0C47C8E0" w:rsidR="0059707F" w:rsidRPr="00AD0EBB" w:rsidRDefault="0059707F" w:rsidP="0059707F">
            <w:pPr>
              <w:pStyle w:val="Normaltabla"/>
            </w:pPr>
            <w:r w:rsidRPr="00351E1E">
              <w:t>23</w:t>
            </w:r>
          </w:p>
        </w:tc>
        <w:tc>
          <w:tcPr>
            <w:tcW w:w="4366" w:type="dxa"/>
            <w:shd w:val="clear" w:color="auto" w:fill="auto"/>
            <w:noWrap/>
          </w:tcPr>
          <w:p w14:paraId="20984F38" w14:textId="38F1ED87" w:rsidR="0059707F" w:rsidRPr="00AD0EBB" w:rsidRDefault="0059707F" w:rsidP="0059707F">
            <w:pPr>
              <w:pStyle w:val="Normaltabla"/>
            </w:pPr>
            <w:r w:rsidRPr="00351E1E">
              <w:t>A.N. SALA DE LO CONTENCIOSO</w:t>
            </w:r>
          </w:p>
        </w:tc>
      </w:tr>
      <w:tr w:rsidR="0059707F" w:rsidRPr="00963F4D" w14:paraId="4752C401" w14:textId="77777777" w:rsidTr="00E46B33">
        <w:trPr>
          <w:jc w:val="center"/>
        </w:trPr>
        <w:tc>
          <w:tcPr>
            <w:tcW w:w="4366" w:type="dxa"/>
            <w:shd w:val="clear" w:color="auto" w:fill="auto"/>
            <w:noWrap/>
          </w:tcPr>
          <w:p w14:paraId="1AAA08F6" w14:textId="343217B4" w:rsidR="0059707F" w:rsidRPr="00AD0EBB" w:rsidRDefault="0059707F" w:rsidP="0059707F">
            <w:pPr>
              <w:pStyle w:val="Normaltabla"/>
            </w:pPr>
            <w:r w:rsidRPr="00351E1E">
              <w:t>24</w:t>
            </w:r>
          </w:p>
        </w:tc>
        <w:tc>
          <w:tcPr>
            <w:tcW w:w="4366" w:type="dxa"/>
            <w:shd w:val="clear" w:color="auto" w:fill="auto"/>
            <w:noWrap/>
          </w:tcPr>
          <w:p w14:paraId="08267B3F" w14:textId="00C42F0F" w:rsidR="0059707F" w:rsidRPr="00AD0EBB" w:rsidRDefault="0059707F" w:rsidP="0059707F">
            <w:pPr>
              <w:pStyle w:val="Normaltabla"/>
            </w:pPr>
            <w:r w:rsidRPr="00351E1E">
              <w:t>A.N. SALA DE LO SOCIAL</w:t>
            </w:r>
          </w:p>
        </w:tc>
      </w:tr>
      <w:tr w:rsidR="0059707F" w:rsidRPr="00963F4D" w14:paraId="2A3BBD0B" w14:textId="77777777" w:rsidTr="00E46B33">
        <w:trPr>
          <w:jc w:val="center"/>
        </w:trPr>
        <w:tc>
          <w:tcPr>
            <w:tcW w:w="4366" w:type="dxa"/>
            <w:shd w:val="clear" w:color="auto" w:fill="auto"/>
            <w:noWrap/>
          </w:tcPr>
          <w:p w14:paraId="7AE0D477" w14:textId="014DFDB0" w:rsidR="0059707F" w:rsidRPr="00AD0EBB" w:rsidRDefault="0059707F" w:rsidP="0059707F">
            <w:pPr>
              <w:pStyle w:val="Normaltabla"/>
            </w:pPr>
            <w:r w:rsidRPr="00351E1E">
              <w:t>25</w:t>
            </w:r>
          </w:p>
        </w:tc>
        <w:tc>
          <w:tcPr>
            <w:tcW w:w="4366" w:type="dxa"/>
            <w:shd w:val="clear" w:color="auto" w:fill="auto"/>
            <w:noWrap/>
          </w:tcPr>
          <w:p w14:paraId="1E43CDD2" w14:textId="2809F500" w:rsidR="0059707F" w:rsidRPr="00AD0EBB" w:rsidRDefault="0059707F" w:rsidP="0059707F">
            <w:pPr>
              <w:pStyle w:val="Normaltabla"/>
            </w:pPr>
            <w:r w:rsidRPr="00351E1E">
              <w:t>JDO. CENTRAL VIG.PENITENCIARIA</w:t>
            </w:r>
          </w:p>
        </w:tc>
      </w:tr>
      <w:tr w:rsidR="0059707F" w:rsidRPr="00963F4D" w14:paraId="34029AC6" w14:textId="77777777" w:rsidTr="00E46B33">
        <w:trPr>
          <w:jc w:val="center"/>
        </w:trPr>
        <w:tc>
          <w:tcPr>
            <w:tcW w:w="4366" w:type="dxa"/>
            <w:shd w:val="clear" w:color="auto" w:fill="auto"/>
            <w:noWrap/>
          </w:tcPr>
          <w:p w14:paraId="69A93382" w14:textId="2108B87C" w:rsidR="0059707F" w:rsidRPr="00AD0EBB" w:rsidRDefault="0059707F" w:rsidP="0059707F">
            <w:pPr>
              <w:pStyle w:val="Normaltabla"/>
            </w:pPr>
            <w:r w:rsidRPr="00351E1E">
              <w:t>26</w:t>
            </w:r>
          </w:p>
        </w:tc>
        <w:tc>
          <w:tcPr>
            <w:tcW w:w="4366" w:type="dxa"/>
            <w:shd w:val="clear" w:color="auto" w:fill="auto"/>
            <w:noWrap/>
          </w:tcPr>
          <w:p w14:paraId="1B29F758" w14:textId="669A3011" w:rsidR="0059707F" w:rsidRPr="00AD0EBB" w:rsidRDefault="0059707F" w:rsidP="0059707F">
            <w:pPr>
              <w:pStyle w:val="Normaltabla"/>
            </w:pPr>
            <w:r w:rsidRPr="00351E1E">
              <w:t>JUZGADO CENTRAL DE MENORES</w:t>
            </w:r>
          </w:p>
        </w:tc>
      </w:tr>
      <w:tr w:rsidR="0059707F" w:rsidRPr="00963F4D" w14:paraId="1CEC6A8B" w14:textId="77777777" w:rsidTr="00E46B33">
        <w:trPr>
          <w:jc w:val="center"/>
        </w:trPr>
        <w:tc>
          <w:tcPr>
            <w:tcW w:w="4366" w:type="dxa"/>
            <w:shd w:val="clear" w:color="auto" w:fill="auto"/>
            <w:noWrap/>
          </w:tcPr>
          <w:p w14:paraId="667F62FA" w14:textId="4432FB84" w:rsidR="0059707F" w:rsidRPr="00AD0EBB" w:rsidRDefault="0059707F" w:rsidP="0059707F">
            <w:pPr>
              <w:pStyle w:val="Normaltabla"/>
            </w:pPr>
            <w:r w:rsidRPr="00351E1E">
              <w:t>27</w:t>
            </w:r>
          </w:p>
        </w:tc>
        <w:tc>
          <w:tcPr>
            <w:tcW w:w="4366" w:type="dxa"/>
            <w:shd w:val="clear" w:color="auto" w:fill="auto"/>
            <w:noWrap/>
          </w:tcPr>
          <w:p w14:paraId="40050DBA" w14:textId="72E7D85B" w:rsidR="0059707F" w:rsidRPr="00AD0EBB" w:rsidRDefault="0059707F" w:rsidP="0059707F">
            <w:pPr>
              <w:pStyle w:val="Normaltabla"/>
            </w:pPr>
            <w:r w:rsidRPr="00351E1E">
              <w:t>JUZGADO CENTRAL INSTRUCCION</w:t>
            </w:r>
          </w:p>
        </w:tc>
      </w:tr>
      <w:tr w:rsidR="0059707F" w:rsidRPr="00963F4D" w14:paraId="56B6C3D3" w14:textId="77777777" w:rsidTr="00E46B33">
        <w:trPr>
          <w:jc w:val="center"/>
        </w:trPr>
        <w:tc>
          <w:tcPr>
            <w:tcW w:w="4366" w:type="dxa"/>
            <w:shd w:val="clear" w:color="auto" w:fill="auto"/>
            <w:noWrap/>
          </w:tcPr>
          <w:p w14:paraId="1D4EF112" w14:textId="4364205B" w:rsidR="0059707F" w:rsidRPr="00AD0EBB" w:rsidRDefault="0059707F" w:rsidP="0059707F">
            <w:pPr>
              <w:pStyle w:val="Normaltabla"/>
            </w:pPr>
            <w:r w:rsidRPr="00351E1E">
              <w:lastRenderedPageBreak/>
              <w:t>28</w:t>
            </w:r>
          </w:p>
        </w:tc>
        <w:tc>
          <w:tcPr>
            <w:tcW w:w="4366" w:type="dxa"/>
            <w:shd w:val="clear" w:color="auto" w:fill="auto"/>
            <w:noWrap/>
          </w:tcPr>
          <w:p w14:paraId="78830DD6" w14:textId="733A224A" w:rsidR="0059707F" w:rsidRPr="00AD0EBB" w:rsidRDefault="0059707F" w:rsidP="0059707F">
            <w:pPr>
              <w:pStyle w:val="Normaltabla"/>
            </w:pPr>
            <w:r w:rsidRPr="00351E1E">
              <w:t>JUZGADO CENTRAL DE LO PENAL</w:t>
            </w:r>
          </w:p>
        </w:tc>
      </w:tr>
      <w:tr w:rsidR="0059707F" w:rsidRPr="00963F4D" w14:paraId="7708FB17" w14:textId="77777777" w:rsidTr="00E46B33">
        <w:trPr>
          <w:jc w:val="center"/>
        </w:trPr>
        <w:tc>
          <w:tcPr>
            <w:tcW w:w="4366" w:type="dxa"/>
            <w:shd w:val="clear" w:color="auto" w:fill="auto"/>
            <w:noWrap/>
          </w:tcPr>
          <w:p w14:paraId="5EDB17D3" w14:textId="18426BEB" w:rsidR="0059707F" w:rsidRPr="00AD0EBB" w:rsidRDefault="0059707F" w:rsidP="0059707F">
            <w:pPr>
              <w:pStyle w:val="Normaltabla"/>
            </w:pPr>
            <w:r w:rsidRPr="00351E1E">
              <w:t>29</w:t>
            </w:r>
          </w:p>
        </w:tc>
        <w:tc>
          <w:tcPr>
            <w:tcW w:w="4366" w:type="dxa"/>
            <w:shd w:val="clear" w:color="auto" w:fill="auto"/>
            <w:noWrap/>
          </w:tcPr>
          <w:p w14:paraId="162DD31F" w14:textId="4732D3BD" w:rsidR="0059707F" w:rsidRPr="00AD0EBB" w:rsidRDefault="0059707F" w:rsidP="0059707F">
            <w:pPr>
              <w:pStyle w:val="Normaltabla"/>
            </w:pPr>
            <w:r w:rsidRPr="00351E1E">
              <w:t>JDO. CENTRAL DE LO CONTENCIOSO</w:t>
            </w:r>
          </w:p>
        </w:tc>
      </w:tr>
      <w:tr w:rsidR="0059707F" w:rsidRPr="00963F4D" w14:paraId="78CC60EF" w14:textId="77777777" w:rsidTr="00E46B33">
        <w:trPr>
          <w:jc w:val="center"/>
        </w:trPr>
        <w:tc>
          <w:tcPr>
            <w:tcW w:w="4366" w:type="dxa"/>
            <w:shd w:val="clear" w:color="auto" w:fill="auto"/>
            <w:noWrap/>
          </w:tcPr>
          <w:p w14:paraId="72DF69FB" w14:textId="03F1CA70" w:rsidR="0059707F" w:rsidRPr="00AD0EBB" w:rsidRDefault="0059707F" w:rsidP="0059707F">
            <w:pPr>
              <w:pStyle w:val="Normaltabla"/>
            </w:pPr>
            <w:r w:rsidRPr="00351E1E">
              <w:t>30</w:t>
            </w:r>
          </w:p>
        </w:tc>
        <w:tc>
          <w:tcPr>
            <w:tcW w:w="4366" w:type="dxa"/>
            <w:shd w:val="clear" w:color="auto" w:fill="auto"/>
            <w:noWrap/>
          </w:tcPr>
          <w:p w14:paraId="7FF1C2D5" w14:textId="6DEFD6D1" w:rsidR="0059707F" w:rsidRPr="00AD0EBB" w:rsidRDefault="0059707F" w:rsidP="0059707F">
            <w:pPr>
              <w:pStyle w:val="Normaltabla"/>
            </w:pPr>
            <w:r w:rsidRPr="00351E1E">
              <w:t>T.S.J. SERVICIOS CENTRALES</w:t>
            </w:r>
          </w:p>
        </w:tc>
      </w:tr>
      <w:tr w:rsidR="0059707F" w:rsidRPr="00963F4D" w14:paraId="5C906418" w14:textId="77777777" w:rsidTr="00E46B33">
        <w:trPr>
          <w:jc w:val="center"/>
        </w:trPr>
        <w:tc>
          <w:tcPr>
            <w:tcW w:w="4366" w:type="dxa"/>
            <w:shd w:val="clear" w:color="auto" w:fill="auto"/>
            <w:noWrap/>
          </w:tcPr>
          <w:p w14:paraId="1A5F9304" w14:textId="25110F9B" w:rsidR="0059707F" w:rsidRPr="00AD0EBB" w:rsidRDefault="0059707F" w:rsidP="0059707F">
            <w:pPr>
              <w:pStyle w:val="Normaltabla"/>
            </w:pPr>
            <w:r w:rsidRPr="00351E1E">
              <w:t>31</w:t>
            </w:r>
          </w:p>
        </w:tc>
        <w:tc>
          <w:tcPr>
            <w:tcW w:w="4366" w:type="dxa"/>
            <w:shd w:val="clear" w:color="auto" w:fill="auto"/>
            <w:noWrap/>
          </w:tcPr>
          <w:p w14:paraId="5F97C5E9" w14:textId="1A907491" w:rsidR="0059707F" w:rsidRPr="00AD0EBB" w:rsidRDefault="0059707F" w:rsidP="0059707F">
            <w:pPr>
              <w:pStyle w:val="Normaltabla"/>
            </w:pPr>
            <w:r w:rsidRPr="00351E1E">
              <w:t>T.S.J. SALA DE LO CIVIL/PENAL</w:t>
            </w:r>
          </w:p>
        </w:tc>
      </w:tr>
      <w:tr w:rsidR="0059707F" w:rsidRPr="00963F4D" w14:paraId="56439D72" w14:textId="77777777" w:rsidTr="00E46B33">
        <w:trPr>
          <w:jc w:val="center"/>
        </w:trPr>
        <w:tc>
          <w:tcPr>
            <w:tcW w:w="4366" w:type="dxa"/>
            <w:shd w:val="clear" w:color="auto" w:fill="auto"/>
            <w:noWrap/>
          </w:tcPr>
          <w:p w14:paraId="3398F1D4" w14:textId="32D4AE8D" w:rsidR="0059707F" w:rsidRPr="00AD0EBB" w:rsidRDefault="0059707F" w:rsidP="0059707F">
            <w:pPr>
              <w:pStyle w:val="Normaltabla"/>
            </w:pPr>
            <w:r w:rsidRPr="00351E1E">
              <w:t>33</w:t>
            </w:r>
          </w:p>
        </w:tc>
        <w:tc>
          <w:tcPr>
            <w:tcW w:w="4366" w:type="dxa"/>
            <w:shd w:val="clear" w:color="auto" w:fill="auto"/>
            <w:noWrap/>
          </w:tcPr>
          <w:p w14:paraId="0D822EA1" w14:textId="243922D4" w:rsidR="0059707F" w:rsidRPr="00AD0EBB" w:rsidRDefault="0059707F" w:rsidP="0059707F">
            <w:pPr>
              <w:pStyle w:val="Normaltabla"/>
            </w:pPr>
            <w:r w:rsidRPr="00351E1E">
              <w:t>T.S.J. SALA DE LO CONTENCIOSO</w:t>
            </w:r>
          </w:p>
        </w:tc>
      </w:tr>
      <w:tr w:rsidR="0059707F" w:rsidRPr="00963F4D" w14:paraId="05BA4731" w14:textId="77777777" w:rsidTr="00E46B33">
        <w:trPr>
          <w:jc w:val="center"/>
        </w:trPr>
        <w:tc>
          <w:tcPr>
            <w:tcW w:w="4366" w:type="dxa"/>
            <w:shd w:val="clear" w:color="auto" w:fill="auto"/>
            <w:noWrap/>
          </w:tcPr>
          <w:p w14:paraId="18F71B17" w14:textId="3EF9DD0F" w:rsidR="0059707F" w:rsidRPr="00AD0EBB" w:rsidRDefault="0059707F" w:rsidP="0059707F">
            <w:pPr>
              <w:pStyle w:val="Normaltabla"/>
            </w:pPr>
            <w:r w:rsidRPr="00351E1E">
              <w:t>34</w:t>
            </w:r>
          </w:p>
        </w:tc>
        <w:tc>
          <w:tcPr>
            <w:tcW w:w="4366" w:type="dxa"/>
            <w:shd w:val="clear" w:color="auto" w:fill="auto"/>
            <w:noWrap/>
          </w:tcPr>
          <w:p w14:paraId="5AD703D1" w14:textId="12A24B37" w:rsidR="0059707F" w:rsidRPr="00AD0EBB" w:rsidRDefault="0059707F" w:rsidP="0059707F">
            <w:pPr>
              <w:pStyle w:val="Normaltabla"/>
            </w:pPr>
            <w:r w:rsidRPr="00351E1E">
              <w:t>T.S.J. SALA DE LO SOCIAL</w:t>
            </w:r>
          </w:p>
        </w:tc>
      </w:tr>
      <w:tr w:rsidR="0059707F" w:rsidRPr="00963F4D" w14:paraId="263F6BC0" w14:textId="77777777" w:rsidTr="00E46B33">
        <w:trPr>
          <w:jc w:val="center"/>
        </w:trPr>
        <w:tc>
          <w:tcPr>
            <w:tcW w:w="4366" w:type="dxa"/>
            <w:shd w:val="clear" w:color="auto" w:fill="auto"/>
            <w:noWrap/>
          </w:tcPr>
          <w:p w14:paraId="68ABD1ED" w14:textId="772C2A62" w:rsidR="0059707F" w:rsidRPr="00AD0EBB" w:rsidRDefault="0059707F" w:rsidP="0059707F">
            <w:pPr>
              <w:pStyle w:val="Normaltabla"/>
            </w:pPr>
            <w:r w:rsidRPr="00351E1E">
              <w:t>36</w:t>
            </w:r>
          </w:p>
        </w:tc>
        <w:tc>
          <w:tcPr>
            <w:tcW w:w="4366" w:type="dxa"/>
            <w:shd w:val="clear" w:color="auto" w:fill="auto"/>
            <w:noWrap/>
          </w:tcPr>
          <w:p w14:paraId="22A16F81" w14:textId="7462F4A6" w:rsidR="0059707F" w:rsidRPr="00AD0EBB" w:rsidRDefault="0059707F" w:rsidP="0059707F">
            <w:pPr>
              <w:pStyle w:val="Normaltabla"/>
            </w:pPr>
            <w:r w:rsidRPr="00351E1E">
              <w:t>AUD.PROV. SERVICIOS CENTRALES</w:t>
            </w:r>
          </w:p>
        </w:tc>
      </w:tr>
      <w:tr w:rsidR="0059707F" w:rsidRPr="00963F4D" w14:paraId="6927E055" w14:textId="77777777" w:rsidTr="00E46B33">
        <w:trPr>
          <w:jc w:val="center"/>
        </w:trPr>
        <w:tc>
          <w:tcPr>
            <w:tcW w:w="4366" w:type="dxa"/>
            <w:shd w:val="clear" w:color="auto" w:fill="auto"/>
            <w:noWrap/>
          </w:tcPr>
          <w:p w14:paraId="5DF9F7B0" w14:textId="135078AC" w:rsidR="0059707F" w:rsidRPr="00AD0EBB" w:rsidRDefault="0059707F" w:rsidP="0059707F">
            <w:pPr>
              <w:pStyle w:val="Normaltabla"/>
            </w:pPr>
            <w:r w:rsidRPr="00351E1E">
              <w:t>37</w:t>
            </w:r>
          </w:p>
        </w:tc>
        <w:tc>
          <w:tcPr>
            <w:tcW w:w="4366" w:type="dxa"/>
            <w:shd w:val="clear" w:color="auto" w:fill="auto"/>
            <w:noWrap/>
          </w:tcPr>
          <w:p w14:paraId="599FF932" w14:textId="11321569" w:rsidR="0059707F" w:rsidRPr="00AD0EBB" w:rsidRDefault="0059707F" w:rsidP="0059707F">
            <w:pPr>
              <w:pStyle w:val="Normaltabla"/>
            </w:pPr>
            <w:r w:rsidRPr="00351E1E">
              <w:t>AUD. PROVINCIAL (CIVIL/PENAL)</w:t>
            </w:r>
          </w:p>
        </w:tc>
      </w:tr>
      <w:tr w:rsidR="0059707F" w:rsidRPr="00963F4D" w14:paraId="11BB48E7" w14:textId="77777777" w:rsidTr="00E46B33">
        <w:trPr>
          <w:jc w:val="center"/>
        </w:trPr>
        <w:tc>
          <w:tcPr>
            <w:tcW w:w="4366" w:type="dxa"/>
            <w:shd w:val="clear" w:color="auto" w:fill="auto"/>
            <w:noWrap/>
          </w:tcPr>
          <w:p w14:paraId="776370F5" w14:textId="496C1617" w:rsidR="0059707F" w:rsidRPr="00AD0EBB" w:rsidRDefault="0059707F" w:rsidP="0059707F">
            <w:pPr>
              <w:pStyle w:val="Normaltabla"/>
            </w:pPr>
            <w:r w:rsidRPr="00351E1E">
              <w:t>38</w:t>
            </w:r>
          </w:p>
        </w:tc>
        <w:tc>
          <w:tcPr>
            <w:tcW w:w="4366" w:type="dxa"/>
            <w:shd w:val="clear" w:color="auto" w:fill="auto"/>
            <w:noWrap/>
          </w:tcPr>
          <w:p w14:paraId="3CF1579F" w14:textId="52984BFE" w:rsidR="0059707F" w:rsidRPr="00AD0EBB" w:rsidRDefault="0059707F" w:rsidP="0059707F">
            <w:pPr>
              <w:pStyle w:val="Normaltabla"/>
            </w:pPr>
            <w:r w:rsidRPr="00351E1E">
              <w:t>AUD. PROVINCIAL (CIVIL)</w:t>
            </w:r>
          </w:p>
        </w:tc>
      </w:tr>
      <w:tr w:rsidR="0059707F" w:rsidRPr="00963F4D" w14:paraId="09D3B1E2" w14:textId="77777777" w:rsidTr="00E46B33">
        <w:trPr>
          <w:jc w:val="center"/>
        </w:trPr>
        <w:tc>
          <w:tcPr>
            <w:tcW w:w="4366" w:type="dxa"/>
            <w:shd w:val="clear" w:color="auto" w:fill="auto"/>
            <w:noWrap/>
          </w:tcPr>
          <w:p w14:paraId="6579EFA4" w14:textId="37A82EBC" w:rsidR="0059707F" w:rsidRPr="00AD0EBB" w:rsidRDefault="0059707F" w:rsidP="0059707F">
            <w:pPr>
              <w:pStyle w:val="Normaltabla"/>
            </w:pPr>
            <w:r w:rsidRPr="00351E1E">
              <w:t>39</w:t>
            </w:r>
          </w:p>
        </w:tc>
        <w:tc>
          <w:tcPr>
            <w:tcW w:w="4366" w:type="dxa"/>
            <w:shd w:val="clear" w:color="auto" w:fill="auto"/>
            <w:noWrap/>
          </w:tcPr>
          <w:p w14:paraId="11EB4571" w14:textId="4A15A582" w:rsidR="0059707F" w:rsidRPr="00AD0EBB" w:rsidRDefault="0059707F" w:rsidP="0059707F">
            <w:pPr>
              <w:pStyle w:val="Normaltabla"/>
            </w:pPr>
            <w:r w:rsidRPr="00351E1E">
              <w:t>AUD. PROVINCIAL (PENAL)</w:t>
            </w:r>
          </w:p>
        </w:tc>
      </w:tr>
      <w:tr w:rsidR="0059707F" w:rsidRPr="00963F4D" w14:paraId="2EBCE838" w14:textId="77777777" w:rsidTr="00E46B33">
        <w:trPr>
          <w:jc w:val="center"/>
        </w:trPr>
        <w:tc>
          <w:tcPr>
            <w:tcW w:w="4366" w:type="dxa"/>
            <w:shd w:val="clear" w:color="auto" w:fill="auto"/>
            <w:noWrap/>
          </w:tcPr>
          <w:p w14:paraId="076A16C0" w14:textId="3B7B4372" w:rsidR="0059707F" w:rsidRPr="00AD0EBB" w:rsidRDefault="0059707F" w:rsidP="0059707F">
            <w:pPr>
              <w:pStyle w:val="Normaltabla"/>
            </w:pPr>
            <w:r w:rsidRPr="00351E1E">
              <w:t>40</w:t>
            </w:r>
          </w:p>
        </w:tc>
        <w:tc>
          <w:tcPr>
            <w:tcW w:w="4366" w:type="dxa"/>
            <w:shd w:val="clear" w:color="auto" w:fill="auto"/>
            <w:noWrap/>
          </w:tcPr>
          <w:p w14:paraId="0BF77129" w14:textId="02D73061" w:rsidR="0059707F" w:rsidRPr="00AD0EBB" w:rsidRDefault="0059707F" w:rsidP="0059707F">
            <w:pPr>
              <w:pStyle w:val="Normaltabla"/>
            </w:pPr>
            <w:r w:rsidRPr="00351E1E">
              <w:t>JUZGADO DECANO</w:t>
            </w:r>
          </w:p>
        </w:tc>
      </w:tr>
      <w:tr w:rsidR="0059707F" w:rsidRPr="00963F4D" w14:paraId="3810BE36" w14:textId="77777777" w:rsidTr="00E46B33">
        <w:trPr>
          <w:jc w:val="center"/>
        </w:trPr>
        <w:tc>
          <w:tcPr>
            <w:tcW w:w="4366" w:type="dxa"/>
            <w:shd w:val="clear" w:color="auto" w:fill="auto"/>
            <w:noWrap/>
          </w:tcPr>
          <w:p w14:paraId="7D0BE7CA" w14:textId="1467A30D" w:rsidR="0059707F" w:rsidRPr="00AD0EBB" w:rsidRDefault="0059707F" w:rsidP="0059707F">
            <w:pPr>
              <w:pStyle w:val="Normaltabla"/>
            </w:pPr>
            <w:r w:rsidRPr="00351E1E">
              <w:t>41</w:t>
            </w:r>
          </w:p>
        </w:tc>
        <w:tc>
          <w:tcPr>
            <w:tcW w:w="4366" w:type="dxa"/>
            <w:shd w:val="clear" w:color="auto" w:fill="auto"/>
            <w:noWrap/>
          </w:tcPr>
          <w:p w14:paraId="4CC837C7" w14:textId="66E6EAD6" w:rsidR="0059707F" w:rsidRPr="00AD0EBB" w:rsidRDefault="0059707F" w:rsidP="0059707F">
            <w:pPr>
              <w:pStyle w:val="Normaltabla"/>
            </w:pPr>
            <w:r w:rsidRPr="00351E1E">
              <w:t>JDO.PRIMERA INST. /INSTRUCCION</w:t>
            </w:r>
          </w:p>
        </w:tc>
      </w:tr>
      <w:tr w:rsidR="0059707F" w:rsidRPr="00963F4D" w14:paraId="09E9F227" w14:textId="77777777" w:rsidTr="00E46B33">
        <w:trPr>
          <w:jc w:val="center"/>
        </w:trPr>
        <w:tc>
          <w:tcPr>
            <w:tcW w:w="4366" w:type="dxa"/>
            <w:shd w:val="clear" w:color="auto" w:fill="auto"/>
            <w:noWrap/>
          </w:tcPr>
          <w:p w14:paraId="3C06EBCE" w14:textId="43CBFEAA" w:rsidR="0059707F" w:rsidRPr="00AD0EBB" w:rsidRDefault="0059707F" w:rsidP="0059707F">
            <w:pPr>
              <w:pStyle w:val="Normaltabla"/>
            </w:pPr>
            <w:r w:rsidRPr="00351E1E">
              <w:t>42</w:t>
            </w:r>
          </w:p>
        </w:tc>
        <w:tc>
          <w:tcPr>
            <w:tcW w:w="4366" w:type="dxa"/>
            <w:shd w:val="clear" w:color="auto" w:fill="auto"/>
            <w:noWrap/>
          </w:tcPr>
          <w:p w14:paraId="70911BF1" w14:textId="03F5A152" w:rsidR="0059707F" w:rsidRPr="00AD0EBB" w:rsidRDefault="0059707F" w:rsidP="0059707F">
            <w:pPr>
              <w:pStyle w:val="Normaltabla"/>
            </w:pPr>
            <w:r w:rsidRPr="00351E1E">
              <w:t>JDO. PRIMERA INSTANCIA</w:t>
            </w:r>
          </w:p>
        </w:tc>
      </w:tr>
      <w:tr w:rsidR="0059707F" w:rsidRPr="00963F4D" w14:paraId="1765DB61" w14:textId="77777777" w:rsidTr="00E46B33">
        <w:trPr>
          <w:jc w:val="center"/>
        </w:trPr>
        <w:tc>
          <w:tcPr>
            <w:tcW w:w="4366" w:type="dxa"/>
            <w:shd w:val="clear" w:color="auto" w:fill="auto"/>
            <w:noWrap/>
          </w:tcPr>
          <w:p w14:paraId="56FC4336" w14:textId="013A66F0" w:rsidR="0059707F" w:rsidRPr="00AD0EBB" w:rsidRDefault="0059707F" w:rsidP="0059707F">
            <w:pPr>
              <w:pStyle w:val="Normaltabla"/>
            </w:pPr>
            <w:r w:rsidRPr="00351E1E">
              <w:t>43</w:t>
            </w:r>
          </w:p>
        </w:tc>
        <w:tc>
          <w:tcPr>
            <w:tcW w:w="4366" w:type="dxa"/>
            <w:shd w:val="clear" w:color="auto" w:fill="auto"/>
            <w:noWrap/>
          </w:tcPr>
          <w:p w14:paraId="26AB5EF0" w14:textId="388BB5BE" w:rsidR="0059707F" w:rsidRPr="00AD0EBB" w:rsidRDefault="0059707F" w:rsidP="0059707F">
            <w:pPr>
              <w:pStyle w:val="Normaltabla"/>
            </w:pPr>
            <w:r w:rsidRPr="00351E1E">
              <w:t>JDO. INSTRUCCION</w:t>
            </w:r>
          </w:p>
        </w:tc>
      </w:tr>
      <w:tr w:rsidR="0059707F" w:rsidRPr="00963F4D" w14:paraId="09170C7A" w14:textId="77777777" w:rsidTr="00E46B33">
        <w:trPr>
          <w:jc w:val="center"/>
        </w:trPr>
        <w:tc>
          <w:tcPr>
            <w:tcW w:w="4366" w:type="dxa"/>
            <w:shd w:val="clear" w:color="auto" w:fill="auto"/>
            <w:noWrap/>
          </w:tcPr>
          <w:p w14:paraId="4A6DCA42" w14:textId="62C80879" w:rsidR="0059707F" w:rsidRPr="00AD0EBB" w:rsidRDefault="0059707F" w:rsidP="0059707F">
            <w:pPr>
              <w:pStyle w:val="Normaltabla"/>
            </w:pPr>
            <w:r w:rsidRPr="00351E1E">
              <w:t>44</w:t>
            </w:r>
          </w:p>
        </w:tc>
        <w:tc>
          <w:tcPr>
            <w:tcW w:w="4366" w:type="dxa"/>
            <w:shd w:val="clear" w:color="auto" w:fill="auto"/>
            <w:noWrap/>
          </w:tcPr>
          <w:p w14:paraId="70F52EF3" w14:textId="2EF9F614" w:rsidR="0059707F" w:rsidRPr="00AD0EBB" w:rsidRDefault="0059707F" w:rsidP="0059707F">
            <w:pPr>
              <w:pStyle w:val="Normaltabla"/>
            </w:pPr>
            <w:r w:rsidRPr="00351E1E">
              <w:t>JDO. DE LO SOCIAL</w:t>
            </w:r>
          </w:p>
        </w:tc>
      </w:tr>
      <w:tr w:rsidR="0059707F" w:rsidRPr="00963F4D" w14:paraId="2ABBE609" w14:textId="77777777" w:rsidTr="00E46B33">
        <w:trPr>
          <w:jc w:val="center"/>
        </w:trPr>
        <w:tc>
          <w:tcPr>
            <w:tcW w:w="4366" w:type="dxa"/>
            <w:shd w:val="clear" w:color="auto" w:fill="auto"/>
            <w:noWrap/>
          </w:tcPr>
          <w:p w14:paraId="28A73C8E" w14:textId="46623B3A" w:rsidR="0059707F" w:rsidRPr="00AD0EBB" w:rsidRDefault="0059707F" w:rsidP="0059707F">
            <w:pPr>
              <w:pStyle w:val="Normaltabla"/>
            </w:pPr>
            <w:r w:rsidRPr="00351E1E">
              <w:t>45</w:t>
            </w:r>
          </w:p>
        </w:tc>
        <w:tc>
          <w:tcPr>
            <w:tcW w:w="4366" w:type="dxa"/>
            <w:shd w:val="clear" w:color="auto" w:fill="auto"/>
            <w:noWrap/>
          </w:tcPr>
          <w:p w14:paraId="32CAD78C" w14:textId="4186F15E" w:rsidR="0059707F" w:rsidRPr="00AD0EBB" w:rsidRDefault="0059707F" w:rsidP="0059707F">
            <w:pPr>
              <w:pStyle w:val="Normaltabla"/>
            </w:pPr>
            <w:r w:rsidRPr="00351E1E">
              <w:t>JDO. DE LO CONTENCIOSO</w:t>
            </w:r>
          </w:p>
        </w:tc>
      </w:tr>
      <w:tr w:rsidR="0059707F" w:rsidRPr="00963F4D" w14:paraId="7495AD7F" w14:textId="77777777" w:rsidTr="00E46B33">
        <w:trPr>
          <w:jc w:val="center"/>
        </w:trPr>
        <w:tc>
          <w:tcPr>
            <w:tcW w:w="4366" w:type="dxa"/>
            <w:shd w:val="clear" w:color="auto" w:fill="auto"/>
            <w:noWrap/>
          </w:tcPr>
          <w:p w14:paraId="59C25DBD" w14:textId="70E6800F" w:rsidR="0059707F" w:rsidRPr="00AD0EBB" w:rsidRDefault="0059707F" w:rsidP="0059707F">
            <w:pPr>
              <w:pStyle w:val="Normaltabla"/>
            </w:pPr>
            <w:r w:rsidRPr="00351E1E">
              <w:t>46</w:t>
            </w:r>
          </w:p>
        </w:tc>
        <w:tc>
          <w:tcPr>
            <w:tcW w:w="4366" w:type="dxa"/>
            <w:shd w:val="clear" w:color="auto" w:fill="auto"/>
            <w:noWrap/>
          </w:tcPr>
          <w:p w14:paraId="10930E3B" w14:textId="55CBA247" w:rsidR="0059707F" w:rsidRPr="00AD0EBB" w:rsidRDefault="0059707F" w:rsidP="0059707F">
            <w:pPr>
              <w:pStyle w:val="Normaltabla"/>
            </w:pPr>
            <w:r w:rsidRPr="00351E1E">
              <w:t>JDO. DE PAZ</w:t>
            </w:r>
          </w:p>
        </w:tc>
      </w:tr>
      <w:tr w:rsidR="0059707F" w:rsidRPr="00963F4D" w14:paraId="2B418364" w14:textId="77777777" w:rsidTr="00E46B33">
        <w:trPr>
          <w:jc w:val="center"/>
        </w:trPr>
        <w:tc>
          <w:tcPr>
            <w:tcW w:w="4366" w:type="dxa"/>
            <w:shd w:val="clear" w:color="auto" w:fill="auto"/>
            <w:noWrap/>
          </w:tcPr>
          <w:p w14:paraId="12E29773" w14:textId="001D6E1D" w:rsidR="0059707F" w:rsidRPr="00AD0EBB" w:rsidRDefault="0059707F" w:rsidP="0059707F">
            <w:pPr>
              <w:pStyle w:val="Normaltabla"/>
            </w:pPr>
            <w:r w:rsidRPr="00351E1E">
              <w:t>47</w:t>
            </w:r>
          </w:p>
        </w:tc>
        <w:tc>
          <w:tcPr>
            <w:tcW w:w="4366" w:type="dxa"/>
            <w:shd w:val="clear" w:color="auto" w:fill="auto"/>
            <w:noWrap/>
          </w:tcPr>
          <w:p w14:paraId="19D8BFC4" w14:textId="04160CBB" w:rsidR="0059707F" w:rsidRPr="00AD0EBB" w:rsidRDefault="0059707F" w:rsidP="0059707F">
            <w:pPr>
              <w:pStyle w:val="Normaltabla"/>
            </w:pPr>
            <w:r w:rsidRPr="00351E1E">
              <w:t>JDO. DE LO MERCANTIL</w:t>
            </w:r>
          </w:p>
        </w:tc>
      </w:tr>
      <w:tr w:rsidR="0059707F" w:rsidRPr="00963F4D" w14:paraId="098BE99C" w14:textId="77777777" w:rsidTr="00E46B33">
        <w:trPr>
          <w:jc w:val="center"/>
        </w:trPr>
        <w:tc>
          <w:tcPr>
            <w:tcW w:w="4366" w:type="dxa"/>
            <w:shd w:val="clear" w:color="auto" w:fill="auto"/>
            <w:noWrap/>
          </w:tcPr>
          <w:p w14:paraId="1A40FFD8" w14:textId="5CF30C45" w:rsidR="0059707F" w:rsidRPr="00AD0EBB" w:rsidRDefault="0059707F" w:rsidP="0059707F">
            <w:pPr>
              <w:pStyle w:val="Normaltabla"/>
            </w:pPr>
            <w:r w:rsidRPr="00351E1E">
              <w:t>48</w:t>
            </w:r>
          </w:p>
        </w:tc>
        <w:tc>
          <w:tcPr>
            <w:tcW w:w="4366" w:type="dxa"/>
            <w:shd w:val="clear" w:color="auto" w:fill="auto"/>
            <w:noWrap/>
          </w:tcPr>
          <w:p w14:paraId="4AA3D0BE" w14:textId="732A8CF7" w:rsidR="0059707F" w:rsidRPr="00AD0EBB" w:rsidRDefault="0059707F" w:rsidP="0059707F">
            <w:pPr>
              <w:pStyle w:val="Normaltabla"/>
            </w:pPr>
            <w:r w:rsidRPr="00351E1E">
              <w:t>JDO. VIOLENCIA SOBRE LA MUJER</w:t>
            </w:r>
          </w:p>
        </w:tc>
      </w:tr>
      <w:tr w:rsidR="0059707F" w:rsidRPr="00963F4D" w14:paraId="299A2DE7" w14:textId="77777777" w:rsidTr="00E46B33">
        <w:trPr>
          <w:jc w:val="center"/>
        </w:trPr>
        <w:tc>
          <w:tcPr>
            <w:tcW w:w="4366" w:type="dxa"/>
            <w:shd w:val="clear" w:color="auto" w:fill="auto"/>
            <w:noWrap/>
          </w:tcPr>
          <w:p w14:paraId="1466F59D" w14:textId="426EC7E2" w:rsidR="0059707F" w:rsidRPr="00AD0EBB" w:rsidRDefault="0059707F" w:rsidP="0059707F">
            <w:pPr>
              <w:pStyle w:val="Normaltabla"/>
            </w:pPr>
            <w:r w:rsidRPr="00351E1E">
              <w:t>50</w:t>
            </w:r>
          </w:p>
        </w:tc>
        <w:tc>
          <w:tcPr>
            <w:tcW w:w="4366" w:type="dxa"/>
            <w:shd w:val="clear" w:color="auto" w:fill="auto"/>
            <w:noWrap/>
          </w:tcPr>
          <w:p w14:paraId="4CE934C4" w14:textId="2EF6EF29" w:rsidR="0059707F" w:rsidRPr="00AD0EBB" w:rsidRDefault="0059707F" w:rsidP="0059707F">
            <w:pPr>
              <w:pStyle w:val="Normaltabla"/>
            </w:pPr>
            <w:r w:rsidRPr="00351E1E">
              <w:t>DECANATO</w:t>
            </w:r>
          </w:p>
        </w:tc>
      </w:tr>
      <w:tr w:rsidR="0059707F" w:rsidRPr="00963F4D" w14:paraId="1B1EE8B6" w14:textId="77777777" w:rsidTr="00E46B33">
        <w:trPr>
          <w:jc w:val="center"/>
        </w:trPr>
        <w:tc>
          <w:tcPr>
            <w:tcW w:w="4366" w:type="dxa"/>
            <w:shd w:val="clear" w:color="auto" w:fill="auto"/>
            <w:noWrap/>
          </w:tcPr>
          <w:p w14:paraId="75281E91" w14:textId="5241CB5D" w:rsidR="0059707F" w:rsidRPr="00AD0EBB" w:rsidRDefault="0059707F" w:rsidP="0059707F">
            <w:pPr>
              <w:pStyle w:val="Normaltabla"/>
            </w:pPr>
            <w:r w:rsidRPr="00351E1E">
              <w:t>51</w:t>
            </w:r>
          </w:p>
        </w:tc>
        <w:tc>
          <w:tcPr>
            <w:tcW w:w="4366" w:type="dxa"/>
            <w:shd w:val="clear" w:color="auto" w:fill="auto"/>
            <w:noWrap/>
          </w:tcPr>
          <w:p w14:paraId="1F29A154" w14:textId="412395F6" w:rsidR="0059707F" w:rsidRPr="00AD0EBB" w:rsidRDefault="0059707F" w:rsidP="0059707F">
            <w:pPr>
              <w:pStyle w:val="Normaltabla"/>
            </w:pPr>
            <w:r w:rsidRPr="00351E1E">
              <w:t>JDO. DE LO PENAL</w:t>
            </w:r>
          </w:p>
        </w:tc>
      </w:tr>
      <w:tr w:rsidR="0059707F" w:rsidRPr="00963F4D" w14:paraId="73CD1539" w14:textId="77777777" w:rsidTr="00E46B33">
        <w:trPr>
          <w:jc w:val="center"/>
        </w:trPr>
        <w:tc>
          <w:tcPr>
            <w:tcW w:w="4366" w:type="dxa"/>
            <w:shd w:val="clear" w:color="auto" w:fill="auto"/>
            <w:noWrap/>
          </w:tcPr>
          <w:p w14:paraId="7F4252CA" w14:textId="0D3CDCC8" w:rsidR="0059707F" w:rsidRPr="00AD0EBB" w:rsidRDefault="0059707F" w:rsidP="0059707F">
            <w:pPr>
              <w:pStyle w:val="Normaltabla"/>
            </w:pPr>
            <w:r w:rsidRPr="00351E1E">
              <w:t>52</w:t>
            </w:r>
          </w:p>
        </w:tc>
        <w:tc>
          <w:tcPr>
            <w:tcW w:w="4366" w:type="dxa"/>
            <w:shd w:val="clear" w:color="auto" w:fill="auto"/>
            <w:noWrap/>
          </w:tcPr>
          <w:p w14:paraId="2E6F02D9" w14:textId="72EE9309" w:rsidR="0059707F" w:rsidRPr="00AD0EBB" w:rsidRDefault="0059707F" w:rsidP="0059707F">
            <w:pPr>
              <w:pStyle w:val="Normaltabla"/>
            </w:pPr>
            <w:r w:rsidRPr="00351E1E">
              <w:t xml:space="preserve">JDO. VIGILANCIA PENITENCIARIA </w:t>
            </w:r>
          </w:p>
        </w:tc>
      </w:tr>
      <w:tr w:rsidR="0059707F" w:rsidRPr="00963F4D" w14:paraId="3FEF1E20" w14:textId="77777777" w:rsidTr="00E46B33">
        <w:trPr>
          <w:jc w:val="center"/>
        </w:trPr>
        <w:tc>
          <w:tcPr>
            <w:tcW w:w="4366" w:type="dxa"/>
            <w:shd w:val="clear" w:color="auto" w:fill="auto"/>
            <w:noWrap/>
          </w:tcPr>
          <w:p w14:paraId="4B4A53C8" w14:textId="458BAAD1" w:rsidR="0059707F" w:rsidRPr="00AD0EBB" w:rsidRDefault="0059707F" w:rsidP="0059707F">
            <w:pPr>
              <w:pStyle w:val="Normaltabla"/>
            </w:pPr>
            <w:r w:rsidRPr="00351E1E">
              <w:t>53</w:t>
            </w:r>
          </w:p>
        </w:tc>
        <w:tc>
          <w:tcPr>
            <w:tcW w:w="4366" w:type="dxa"/>
            <w:shd w:val="clear" w:color="auto" w:fill="auto"/>
            <w:noWrap/>
          </w:tcPr>
          <w:p w14:paraId="7D7D0328" w14:textId="1A24F928" w:rsidR="0059707F" w:rsidRPr="00AD0EBB" w:rsidRDefault="0059707F" w:rsidP="0059707F">
            <w:pPr>
              <w:pStyle w:val="Normaltabla"/>
            </w:pPr>
            <w:r w:rsidRPr="00351E1E">
              <w:t>JDO. DE MENORES</w:t>
            </w:r>
          </w:p>
        </w:tc>
      </w:tr>
      <w:tr w:rsidR="0059707F" w:rsidRPr="00963F4D" w14:paraId="78EE5190" w14:textId="77777777" w:rsidTr="00E46B33">
        <w:trPr>
          <w:jc w:val="center"/>
        </w:trPr>
        <w:tc>
          <w:tcPr>
            <w:tcW w:w="4366" w:type="dxa"/>
            <w:shd w:val="clear" w:color="auto" w:fill="auto"/>
            <w:noWrap/>
          </w:tcPr>
          <w:p w14:paraId="3B087E86" w14:textId="17773638" w:rsidR="0059707F" w:rsidRPr="00AD0EBB" w:rsidRDefault="0059707F" w:rsidP="0059707F">
            <w:pPr>
              <w:pStyle w:val="Normaltabla"/>
            </w:pPr>
            <w:r w:rsidRPr="00351E1E">
              <w:t>54</w:t>
            </w:r>
          </w:p>
        </w:tc>
        <w:tc>
          <w:tcPr>
            <w:tcW w:w="4366" w:type="dxa"/>
            <w:shd w:val="clear" w:color="auto" w:fill="auto"/>
            <w:noWrap/>
          </w:tcPr>
          <w:p w14:paraId="4FEAACA7" w14:textId="5367CF25" w:rsidR="0059707F" w:rsidRPr="00AD0EBB" w:rsidRDefault="0059707F" w:rsidP="0059707F">
            <w:pPr>
              <w:pStyle w:val="Normaltabla"/>
            </w:pPr>
            <w:r w:rsidRPr="00351E1E">
              <w:t>SERVICIO COMUN DE EJECUCIONES</w:t>
            </w:r>
          </w:p>
        </w:tc>
      </w:tr>
      <w:tr w:rsidR="0059707F" w:rsidRPr="00963F4D" w14:paraId="3A0257D2" w14:textId="77777777" w:rsidTr="00E46B33">
        <w:trPr>
          <w:jc w:val="center"/>
        </w:trPr>
        <w:tc>
          <w:tcPr>
            <w:tcW w:w="4366" w:type="dxa"/>
            <w:shd w:val="clear" w:color="auto" w:fill="auto"/>
            <w:noWrap/>
          </w:tcPr>
          <w:p w14:paraId="65B2D23B" w14:textId="50829F40" w:rsidR="0059707F" w:rsidRPr="00AD0EBB" w:rsidRDefault="0059707F" w:rsidP="0059707F">
            <w:pPr>
              <w:pStyle w:val="Normaltabla"/>
            </w:pPr>
            <w:r w:rsidRPr="00351E1E">
              <w:lastRenderedPageBreak/>
              <w:t>55</w:t>
            </w:r>
          </w:p>
        </w:tc>
        <w:tc>
          <w:tcPr>
            <w:tcW w:w="4366" w:type="dxa"/>
            <w:shd w:val="clear" w:color="auto" w:fill="auto"/>
            <w:noWrap/>
          </w:tcPr>
          <w:p w14:paraId="18381174" w14:textId="3E2427CD" w:rsidR="0059707F" w:rsidRPr="00AD0EBB" w:rsidRDefault="0059707F" w:rsidP="0059707F">
            <w:pPr>
              <w:pStyle w:val="Normaltabla"/>
            </w:pPr>
            <w:r w:rsidRPr="00351E1E">
              <w:t>JDO. TOGADO MILITAR</w:t>
            </w:r>
          </w:p>
        </w:tc>
      </w:tr>
      <w:tr w:rsidR="0059707F" w:rsidRPr="00963F4D" w14:paraId="01308D70" w14:textId="77777777" w:rsidTr="00E46B33">
        <w:trPr>
          <w:jc w:val="center"/>
        </w:trPr>
        <w:tc>
          <w:tcPr>
            <w:tcW w:w="4366" w:type="dxa"/>
            <w:shd w:val="clear" w:color="auto" w:fill="auto"/>
            <w:noWrap/>
          </w:tcPr>
          <w:p w14:paraId="6C3EA93A" w14:textId="0C17BD3E" w:rsidR="0059707F" w:rsidRPr="00AD0EBB" w:rsidRDefault="0059707F" w:rsidP="0059707F">
            <w:pPr>
              <w:pStyle w:val="Normaltabla"/>
            </w:pPr>
            <w:r w:rsidRPr="00351E1E">
              <w:t>60</w:t>
            </w:r>
          </w:p>
        </w:tc>
        <w:tc>
          <w:tcPr>
            <w:tcW w:w="4366" w:type="dxa"/>
            <w:shd w:val="clear" w:color="auto" w:fill="auto"/>
            <w:noWrap/>
          </w:tcPr>
          <w:p w14:paraId="3AEF1620" w14:textId="05C397DE" w:rsidR="0059707F" w:rsidRPr="00AD0EBB" w:rsidRDefault="0059707F" w:rsidP="0059707F">
            <w:pPr>
              <w:pStyle w:val="Normaltabla"/>
            </w:pPr>
            <w:r w:rsidRPr="00351E1E">
              <w:t>REGISTRO CIVIL CENTRAL</w:t>
            </w:r>
          </w:p>
        </w:tc>
      </w:tr>
      <w:tr w:rsidR="0059707F" w:rsidRPr="00963F4D" w14:paraId="35B4FAE9" w14:textId="77777777" w:rsidTr="00E46B33">
        <w:trPr>
          <w:jc w:val="center"/>
        </w:trPr>
        <w:tc>
          <w:tcPr>
            <w:tcW w:w="4366" w:type="dxa"/>
            <w:shd w:val="clear" w:color="auto" w:fill="auto"/>
            <w:noWrap/>
          </w:tcPr>
          <w:p w14:paraId="25B554A6" w14:textId="3BA5D6CC" w:rsidR="0059707F" w:rsidRPr="00AD0EBB" w:rsidRDefault="0059707F" w:rsidP="0059707F">
            <w:pPr>
              <w:pStyle w:val="Normaltabla"/>
            </w:pPr>
            <w:r w:rsidRPr="00351E1E">
              <w:t>61</w:t>
            </w:r>
          </w:p>
        </w:tc>
        <w:tc>
          <w:tcPr>
            <w:tcW w:w="4366" w:type="dxa"/>
            <w:shd w:val="clear" w:color="auto" w:fill="auto"/>
            <w:noWrap/>
          </w:tcPr>
          <w:p w14:paraId="387D305C" w14:textId="642E1DF5" w:rsidR="0059707F" w:rsidRPr="00AD0EBB" w:rsidRDefault="0059707F" w:rsidP="0059707F">
            <w:pPr>
              <w:pStyle w:val="Normaltabla"/>
            </w:pPr>
            <w:r w:rsidRPr="00351E1E">
              <w:t>REGISTRO CIVIL EXCLUSIVO</w:t>
            </w:r>
          </w:p>
        </w:tc>
      </w:tr>
      <w:tr w:rsidR="0059707F" w:rsidRPr="00963F4D" w14:paraId="23F18AB3" w14:textId="77777777" w:rsidTr="00E46B33">
        <w:trPr>
          <w:jc w:val="center"/>
        </w:trPr>
        <w:tc>
          <w:tcPr>
            <w:tcW w:w="4366" w:type="dxa"/>
            <w:shd w:val="clear" w:color="auto" w:fill="auto"/>
            <w:noWrap/>
          </w:tcPr>
          <w:p w14:paraId="6FCC06F1" w14:textId="584035A4" w:rsidR="0059707F" w:rsidRPr="00AD0EBB" w:rsidRDefault="0059707F" w:rsidP="0059707F">
            <w:pPr>
              <w:pStyle w:val="Normaltabla"/>
            </w:pPr>
            <w:r w:rsidRPr="00351E1E">
              <w:t>62</w:t>
            </w:r>
          </w:p>
        </w:tc>
        <w:tc>
          <w:tcPr>
            <w:tcW w:w="4366" w:type="dxa"/>
            <w:shd w:val="clear" w:color="auto" w:fill="auto"/>
            <w:noWrap/>
          </w:tcPr>
          <w:p w14:paraId="01333128" w14:textId="3256B529" w:rsidR="0059707F" w:rsidRPr="00AD0EBB" w:rsidRDefault="0059707F" w:rsidP="0059707F">
            <w:pPr>
              <w:pStyle w:val="Normaltabla"/>
            </w:pPr>
            <w:r w:rsidRPr="00351E1E">
              <w:t>REGISTRO CIVIL</w:t>
            </w:r>
          </w:p>
        </w:tc>
      </w:tr>
      <w:tr w:rsidR="0059707F" w:rsidRPr="00963F4D" w14:paraId="2E96429D" w14:textId="77777777" w:rsidTr="00E46B33">
        <w:trPr>
          <w:jc w:val="center"/>
        </w:trPr>
        <w:tc>
          <w:tcPr>
            <w:tcW w:w="4366" w:type="dxa"/>
            <w:shd w:val="clear" w:color="auto" w:fill="auto"/>
            <w:noWrap/>
          </w:tcPr>
          <w:p w14:paraId="4F91FFAA" w14:textId="4370C4E7" w:rsidR="0059707F" w:rsidRPr="00AD0EBB" w:rsidRDefault="0059707F" w:rsidP="0059707F">
            <w:pPr>
              <w:pStyle w:val="Normaltabla"/>
            </w:pPr>
            <w:r w:rsidRPr="00351E1E">
              <w:t>63</w:t>
            </w:r>
          </w:p>
        </w:tc>
        <w:tc>
          <w:tcPr>
            <w:tcW w:w="4366" w:type="dxa"/>
            <w:shd w:val="clear" w:color="auto" w:fill="auto"/>
            <w:noWrap/>
          </w:tcPr>
          <w:p w14:paraId="2F0A0609" w14:textId="583EB80B" w:rsidR="0059707F" w:rsidRPr="00AD0EBB" w:rsidRDefault="0059707F" w:rsidP="0059707F">
            <w:pPr>
              <w:pStyle w:val="Normaltabla"/>
            </w:pPr>
            <w:r w:rsidRPr="00351E1E">
              <w:t>REGISTRO CIVIL</w:t>
            </w:r>
          </w:p>
        </w:tc>
      </w:tr>
      <w:tr w:rsidR="0059707F" w:rsidRPr="00963F4D" w14:paraId="7C496DA8" w14:textId="77777777" w:rsidTr="00E46B33">
        <w:trPr>
          <w:jc w:val="center"/>
        </w:trPr>
        <w:tc>
          <w:tcPr>
            <w:tcW w:w="4366" w:type="dxa"/>
            <w:shd w:val="clear" w:color="auto" w:fill="auto"/>
            <w:noWrap/>
          </w:tcPr>
          <w:p w14:paraId="604585F5" w14:textId="79276DF0" w:rsidR="0059707F" w:rsidRPr="00AD0EBB" w:rsidRDefault="0059707F" w:rsidP="0059707F">
            <w:pPr>
              <w:pStyle w:val="Normaltabla"/>
            </w:pPr>
            <w:r w:rsidRPr="00351E1E">
              <w:t>64</w:t>
            </w:r>
          </w:p>
        </w:tc>
        <w:tc>
          <w:tcPr>
            <w:tcW w:w="4366" w:type="dxa"/>
            <w:shd w:val="clear" w:color="auto" w:fill="auto"/>
            <w:noWrap/>
          </w:tcPr>
          <w:p w14:paraId="6630E18B" w14:textId="78B17843" w:rsidR="0059707F" w:rsidRPr="00AD0EBB" w:rsidRDefault="0059707F" w:rsidP="0059707F">
            <w:pPr>
              <w:pStyle w:val="Normaltabla"/>
            </w:pPr>
            <w:r w:rsidRPr="00351E1E">
              <w:t>REGISTRO CIVIL CONSULAR</w:t>
            </w:r>
          </w:p>
        </w:tc>
      </w:tr>
      <w:tr w:rsidR="008E6A14" w:rsidRPr="00963F4D" w14:paraId="545498B1" w14:textId="77777777" w:rsidTr="00E46B33">
        <w:trPr>
          <w:jc w:val="center"/>
        </w:trPr>
        <w:tc>
          <w:tcPr>
            <w:tcW w:w="4366" w:type="dxa"/>
            <w:shd w:val="clear" w:color="auto" w:fill="auto"/>
            <w:noWrap/>
          </w:tcPr>
          <w:p w14:paraId="3FB1515F" w14:textId="7348906B" w:rsidR="008E6A14" w:rsidRPr="00351E1E" w:rsidRDefault="008E6A14" w:rsidP="0059707F">
            <w:pPr>
              <w:pStyle w:val="Normaltabla"/>
            </w:pPr>
            <w:r>
              <w:t>66</w:t>
            </w:r>
          </w:p>
        </w:tc>
        <w:tc>
          <w:tcPr>
            <w:tcW w:w="4366" w:type="dxa"/>
            <w:shd w:val="clear" w:color="auto" w:fill="auto"/>
            <w:noWrap/>
          </w:tcPr>
          <w:p w14:paraId="108B8AB2" w14:textId="09CA3258" w:rsidR="008E6A14" w:rsidRPr="00351E1E" w:rsidRDefault="008E6A14" w:rsidP="0059707F">
            <w:pPr>
              <w:pStyle w:val="Normaltabla"/>
            </w:pPr>
            <w:r w:rsidRPr="008E6A14">
              <w:t>Instituto de Medicina Legal y Agrupaciones de Forensías</w:t>
            </w:r>
          </w:p>
        </w:tc>
      </w:tr>
      <w:tr w:rsidR="0059707F" w:rsidRPr="00963F4D" w14:paraId="2E6C0BD8" w14:textId="77777777" w:rsidTr="00E46B33">
        <w:trPr>
          <w:jc w:val="center"/>
        </w:trPr>
        <w:tc>
          <w:tcPr>
            <w:tcW w:w="4366" w:type="dxa"/>
            <w:shd w:val="clear" w:color="auto" w:fill="auto"/>
            <w:noWrap/>
          </w:tcPr>
          <w:p w14:paraId="031147E9" w14:textId="4B5F87B8" w:rsidR="0059707F" w:rsidRPr="00AD0EBB" w:rsidRDefault="0059707F" w:rsidP="0059707F">
            <w:pPr>
              <w:pStyle w:val="Normaltabla"/>
            </w:pPr>
            <w:r w:rsidRPr="00351E1E">
              <w:t>68</w:t>
            </w:r>
          </w:p>
        </w:tc>
        <w:tc>
          <w:tcPr>
            <w:tcW w:w="4366" w:type="dxa"/>
            <w:shd w:val="clear" w:color="auto" w:fill="auto"/>
            <w:noWrap/>
          </w:tcPr>
          <w:p w14:paraId="49005FE7" w14:textId="2AE66E8B" w:rsidR="0059707F" w:rsidRPr="00AD0EBB" w:rsidRDefault="0059707F" w:rsidP="0059707F">
            <w:pPr>
              <w:pStyle w:val="Normaltabla"/>
            </w:pPr>
            <w:r w:rsidRPr="00351E1E">
              <w:t>ABOGACIA DEL ESTADO</w:t>
            </w:r>
          </w:p>
        </w:tc>
      </w:tr>
      <w:tr w:rsidR="0059707F" w:rsidRPr="00963F4D" w14:paraId="748FB906" w14:textId="77777777" w:rsidTr="00E46B33">
        <w:trPr>
          <w:jc w:val="center"/>
        </w:trPr>
        <w:tc>
          <w:tcPr>
            <w:tcW w:w="4366" w:type="dxa"/>
            <w:shd w:val="clear" w:color="auto" w:fill="auto"/>
            <w:noWrap/>
          </w:tcPr>
          <w:p w14:paraId="7423AED3" w14:textId="652B9606" w:rsidR="0059707F" w:rsidRPr="00AD0EBB" w:rsidRDefault="0059707F" w:rsidP="0059707F">
            <w:pPr>
              <w:pStyle w:val="Normaltabla"/>
            </w:pPr>
            <w:r w:rsidRPr="00351E1E">
              <w:t>70</w:t>
            </w:r>
          </w:p>
        </w:tc>
        <w:tc>
          <w:tcPr>
            <w:tcW w:w="4366" w:type="dxa"/>
            <w:shd w:val="clear" w:color="auto" w:fill="auto"/>
            <w:noWrap/>
          </w:tcPr>
          <w:p w14:paraId="17F6DD2D" w14:textId="5427419D" w:rsidR="0059707F" w:rsidRPr="00AD0EBB" w:rsidRDefault="0059707F" w:rsidP="0059707F">
            <w:pPr>
              <w:pStyle w:val="Normaltabla"/>
            </w:pPr>
            <w:r w:rsidRPr="00351E1E">
              <w:t>FISCALIA GENERAL DEL ESTADO</w:t>
            </w:r>
          </w:p>
        </w:tc>
      </w:tr>
      <w:tr w:rsidR="0059707F" w:rsidRPr="00963F4D" w14:paraId="1671DF7C" w14:textId="77777777" w:rsidTr="00E46B33">
        <w:trPr>
          <w:jc w:val="center"/>
        </w:trPr>
        <w:tc>
          <w:tcPr>
            <w:tcW w:w="4366" w:type="dxa"/>
            <w:shd w:val="clear" w:color="auto" w:fill="auto"/>
            <w:noWrap/>
          </w:tcPr>
          <w:p w14:paraId="6E2457DF" w14:textId="010D1149" w:rsidR="0059707F" w:rsidRPr="00AD0EBB" w:rsidRDefault="0059707F" w:rsidP="0059707F">
            <w:pPr>
              <w:pStyle w:val="Normaltabla"/>
            </w:pPr>
            <w:r w:rsidRPr="00351E1E">
              <w:t>71</w:t>
            </w:r>
          </w:p>
        </w:tc>
        <w:tc>
          <w:tcPr>
            <w:tcW w:w="4366" w:type="dxa"/>
            <w:shd w:val="clear" w:color="auto" w:fill="auto"/>
            <w:noWrap/>
          </w:tcPr>
          <w:p w14:paraId="034C053E" w14:textId="6D5CCA8D" w:rsidR="0059707F" w:rsidRPr="00AD0EBB" w:rsidRDefault="0059707F" w:rsidP="0059707F">
            <w:pPr>
              <w:pStyle w:val="Normaltabla"/>
            </w:pPr>
            <w:r w:rsidRPr="00351E1E">
              <w:t>FISCALIA DEL TRIBUNAL SUPREMO</w:t>
            </w:r>
          </w:p>
        </w:tc>
      </w:tr>
      <w:tr w:rsidR="0059707F" w:rsidRPr="00963F4D" w14:paraId="761010C8" w14:textId="77777777" w:rsidTr="00E46B33">
        <w:trPr>
          <w:jc w:val="center"/>
        </w:trPr>
        <w:tc>
          <w:tcPr>
            <w:tcW w:w="4366" w:type="dxa"/>
            <w:shd w:val="clear" w:color="auto" w:fill="auto"/>
            <w:noWrap/>
          </w:tcPr>
          <w:p w14:paraId="1F108FED" w14:textId="1BD3636F" w:rsidR="0059707F" w:rsidRPr="00AD0EBB" w:rsidRDefault="0059707F" w:rsidP="0059707F">
            <w:pPr>
              <w:pStyle w:val="Normaltabla"/>
            </w:pPr>
            <w:r w:rsidRPr="00351E1E">
              <w:t>72</w:t>
            </w:r>
          </w:p>
        </w:tc>
        <w:tc>
          <w:tcPr>
            <w:tcW w:w="4366" w:type="dxa"/>
            <w:shd w:val="clear" w:color="auto" w:fill="auto"/>
            <w:noWrap/>
          </w:tcPr>
          <w:p w14:paraId="596E4313" w14:textId="179A6109" w:rsidR="0059707F" w:rsidRPr="00AD0EBB" w:rsidRDefault="0059707F" w:rsidP="0059707F">
            <w:pPr>
              <w:pStyle w:val="Normaltabla"/>
            </w:pPr>
            <w:r w:rsidRPr="00351E1E">
              <w:t>FISCALIA AUDIENCIA NACIONAL</w:t>
            </w:r>
          </w:p>
        </w:tc>
      </w:tr>
      <w:tr w:rsidR="0059707F" w:rsidRPr="00963F4D" w14:paraId="7C736942" w14:textId="77777777" w:rsidTr="00E46B33">
        <w:trPr>
          <w:jc w:val="center"/>
        </w:trPr>
        <w:tc>
          <w:tcPr>
            <w:tcW w:w="4366" w:type="dxa"/>
            <w:shd w:val="clear" w:color="auto" w:fill="auto"/>
            <w:noWrap/>
          </w:tcPr>
          <w:p w14:paraId="6F321A6D" w14:textId="1889433B" w:rsidR="0059707F" w:rsidRPr="00AD0EBB" w:rsidRDefault="0059707F" w:rsidP="0059707F">
            <w:pPr>
              <w:pStyle w:val="Normaltabla"/>
            </w:pPr>
            <w:r w:rsidRPr="00351E1E">
              <w:t>73</w:t>
            </w:r>
          </w:p>
        </w:tc>
        <w:tc>
          <w:tcPr>
            <w:tcW w:w="4366" w:type="dxa"/>
            <w:shd w:val="clear" w:color="auto" w:fill="auto"/>
            <w:noWrap/>
          </w:tcPr>
          <w:p w14:paraId="702CA99A" w14:textId="64E4E14F" w:rsidR="0059707F" w:rsidRPr="00AD0EBB" w:rsidRDefault="0059707F" w:rsidP="0059707F">
            <w:pPr>
              <w:pStyle w:val="Normaltabla"/>
            </w:pPr>
            <w:r w:rsidRPr="00351E1E">
              <w:t>FISCALIA DEL T.S.J.</w:t>
            </w:r>
          </w:p>
        </w:tc>
      </w:tr>
      <w:tr w:rsidR="0059707F" w:rsidRPr="00963F4D" w14:paraId="5BAA856A" w14:textId="77777777" w:rsidTr="00E46B33">
        <w:trPr>
          <w:jc w:val="center"/>
        </w:trPr>
        <w:tc>
          <w:tcPr>
            <w:tcW w:w="4366" w:type="dxa"/>
            <w:shd w:val="clear" w:color="auto" w:fill="auto"/>
            <w:noWrap/>
          </w:tcPr>
          <w:p w14:paraId="2E44C88E" w14:textId="3BA47A5A" w:rsidR="0059707F" w:rsidRPr="00AD0EBB" w:rsidRDefault="0059707F" w:rsidP="0059707F">
            <w:pPr>
              <w:pStyle w:val="Normaltabla"/>
            </w:pPr>
            <w:r w:rsidRPr="00351E1E">
              <w:t>74</w:t>
            </w:r>
          </w:p>
        </w:tc>
        <w:tc>
          <w:tcPr>
            <w:tcW w:w="4366" w:type="dxa"/>
            <w:shd w:val="clear" w:color="auto" w:fill="auto"/>
            <w:noWrap/>
          </w:tcPr>
          <w:p w14:paraId="1FCECD66" w14:textId="2FF6A2B1" w:rsidR="0059707F" w:rsidRPr="00AD0EBB" w:rsidRDefault="0059707F" w:rsidP="0059707F">
            <w:pPr>
              <w:pStyle w:val="Normaltabla"/>
            </w:pPr>
            <w:r w:rsidRPr="00351E1E">
              <w:t xml:space="preserve">FISCALIA AUDIENCIA PROVINCIAL </w:t>
            </w:r>
          </w:p>
        </w:tc>
      </w:tr>
      <w:tr w:rsidR="0059707F" w:rsidRPr="00963F4D" w14:paraId="2E495826" w14:textId="77777777" w:rsidTr="00E46B33">
        <w:trPr>
          <w:jc w:val="center"/>
        </w:trPr>
        <w:tc>
          <w:tcPr>
            <w:tcW w:w="4366" w:type="dxa"/>
            <w:shd w:val="clear" w:color="auto" w:fill="auto"/>
            <w:noWrap/>
          </w:tcPr>
          <w:p w14:paraId="5A6CF174" w14:textId="23CC2B88" w:rsidR="0059707F" w:rsidRPr="00AD0EBB" w:rsidRDefault="0059707F" w:rsidP="0059707F">
            <w:pPr>
              <w:pStyle w:val="Normaltabla"/>
            </w:pPr>
            <w:r w:rsidRPr="00351E1E">
              <w:t>75</w:t>
            </w:r>
          </w:p>
        </w:tc>
        <w:tc>
          <w:tcPr>
            <w:tcW w:w="4366" w:type="dxa"/>
            <w:shd w:val="clear" w:color="auto" w:fill="auto"/>
            <w:noWrap/>
          </w:tcPr>
          <w:p w14:paraId="2077C83C" w14:textId="6AAEC1F7" w:rsidR="0059707F" w:rsidRPr="00AD0EBB" w:rsidRDefault="0059707F" w:rsidP="0059707F">
            <w:pPr>
              <w:pStyle w:val="Normaltabla"/>
            </w:pPr>
            <w:r w:rsidRPr="00351E1E">
              <w:t>FISCALIA DEL T. CONSTITUCIONAL</w:t>
            </w:r>
          </w:p>
        </w:tc>
      </w:tr>
      <w:tr w:rsidR="0059707F" w:rsidRPr="00963F4D" w14:paraId="5C8F5F8C" w14:textId="77777777" w:rsidTr="00E46B33">
        <w:trPr>
          <w:jc w:val="center"/>
        </w:trPr>
        <w:tc>
          <w:tcPr>
            <w:tcW w:w="4366" w:type="dxa"/>
            <w:shd w:val="clear" w:color="auto" w:fill="auto"/>
            <w:noWrap/>
          </w:tcPr>
          <w:p w14:paraId="24C1A3A0" w14:textId="4D541E76" w:rsidR="0059707F" w:rsidRPr="00AD0EBB" w:rsidRDefault="0059707F" w:rsidP="0059707F">
            <w:pPr>
              <w:pStyle w:val="Normaltabla"/>
            </w:pPr>
            <w:r w:rsidRPr="00351E1E">
              <w:t>76</w:t>
            </w:r>
          </w:p>
        </w:tc>
        <w:tc>
          <w:tcPr>
            <w:tcW w:w="4366" w:type="dxa"/>
            <w:shd w:val="clear" w:color="auto" w:fill="auto"/>
            <w:noWrap/>
          </w:tcPr>
          <w:p w14:paraId="33AF063F" w14:textId="2F2166C4" w:rsidR="0059707F" w:rsidRPr="00AD0EBB" w:rsidRDefault="0059707F" w:rsidP="0059707F">
            <w:pPr>
              <w:pStyle w:val="Normaltabla"/>
            </w:pPr>
            <w:r w:rsidRPr="00351E1E">
              <w:t>FISCALIA ANTIDROGA</w:t>
            </w:r>
          </w:p>
        </w:tc>
      </w:tr>
      <w:tr w:rsidR="0059707F" w:rsidRPr="00963F4D" w14:paraId="360D08E0" w14:textId="77777777" w:rsidTr="00E46B33">
        <w:trPr>
          <w:jc w:val="center"/>
        </w:trPr>
        <w:tc>
          <w:tcPr>
            <w:tcW w:w="4366" w:type="dxa"/>
            <w:shd w:val="clear" w:color="auto" w:fill="auto"/>
            <w:noWrap/>
          </w:tcPr>
          <w:p w14:paraId="23589103" w14:textId="2F703523" w:rsidR="0059707F" w:rsidRPr="00AD0EBB" w:rsidRDefault="0059707F" w:rsidP="0059707F">
            <w:pPr>
              <w:pStyle w:val="Normaltabla"/>
            </w:pPr>
            <w:r w:rsidRPr="00351E1E">
              <w:t>77</w:t>
            </w:r>
          </w:p>
        </w:tc>
        <w:tc>
          <w:tcPr>
            <w:tcW w:w="4366" w:type="dxa"/>
            <w:shd w:val="clear" w:color="auto" w:fill="auto"/>
            <w:noWrap/>
          </w:tcPr>
          <w:p w14:paraId="17BFD9A3" w14:textId="7EB34193" w:rsidR="0059707F" w:rsidRPr="00AD0EBB" w:rsidRDefault="0059707F" w:rsidP="0059707F">
            <w:pPr>
              <w:pStyle w:val="Normaltabla"/>
            </w:pPr>
            <w:r w:rsidRPr="00351E1E">
              <w:t>FISCALIA DE MENORES</w:t>
            </w:r>
          </w:p>
        </w:tc>
      </w:tr>
      <w:tr w:rsidR="0059707F" w:rsidRPr="00963F4D" w14:paraId="6C8CF9C1" w14:textId="77777777" w:rsidTr="00E46B33">
        <w:trPr>
          <w:jc w:val="center"/>
        </w:trPr>
        <w:tc>
          <w:tcPr>
            <w:tcW w:w="4366" w:type="dxa"/>
            <w:shd w:val="clear" w:color="auto" w:fill="auto"/>
            <w:noWrap/>
          </w:tcPr>
          <w:p w14:paraId="36A9FC07" w14:textId="3DE797A4" w:rsidR="0059707F" w:rsidRPr="00AD0EBB" w:rsidRDefault="0059707F" w:rsidP="0059707F">
            <w:pPr>
              <w:pStyle w:val="Normaltabla"/>
            </w:pPr>
            <w:r w:rsidRPr="00351E1E">
              <w:t>78</w:t>
            </w:r>
          </w:p>
        </w:tc>
        <w:tc>
          <w:tcPr>
            <w:tcW w:w="4366" w:type="dxa"/>
            <w:shd w:val="clear" w:color="auto" w:fill="auto"/>
            <w:noWrap/>
          </w:tcPr>
          <w:p w14:paraId="323669FE" w14:textId="78B15680" w:rsidR="0059707F" w:rsidRPr="00AD0EBB" w:rsidRDefault="0059707F" w:rsidP="0059707F">
            <w:pPr>
              <w:pStyle w:val="Normaltabla"/>
            </w:pPr>
            <w:r w:rsidRPr="00351E1E">
              <w:t>FISCALIA ANTICORRUPCION</w:t>
            </w:r>
          </w:p>
        </w:tc>
      </w:tr>
      <w:tr w:rsidR="0059707F" w:rsidRPr="00963F4D" w14:paraId="10872C71" w14:textId="77777777" w:rsidTr="00E46B33">
        <w:trPr>
          <w:jc w:val="center"/>
        </w:trPr>
        <w:tc>
          <w:tcPr>
            <w:tcW w:w="4366" w:type="dxa"/>
            <w:shd w:val="clear" w:color="auto" w:fill="auto"/>
            <w:noWrap/>
          </w:tcPr>
          <w:p w14:paraId="337B3767" w14:textId="46506A3B" w:rsidR="0059707F" w:rsidRPr="00AD0EBB" w:rsidRDefault="0059707F" w:rsidP="0059707F">
            <w:pPr>
              <w:pStyle w:val="Normaltabla"/>
            </w:pPr>
            <w:r w:rsidRPr="00351E1E">
              <w:t>79</w:t>
            </w:r>
          </w:p>
        </w:tc>
        <w:tc>
          <w:tcPr>
            <w:tcW w:w="4366" w:type="dxa"/>
            <w:shd w:val="clear" w:color="auto" w:fill="auto"/>
            <w:noWrap/>
          </w:tcPr>
          <w:p w14:paraId="1909301B" w14:textId="16082B7C" w:rsidR="0059707F" w:rsidRPr="00AD0EBB" w:rsidRDefault="0059707F" w:rsidP="0059707F">
            <w:pPr>
              <w:pStyle w:val="Normaltabla"/>
            </w:pPr>
            <w:r w:rsidRPr="00351E1E">
              <w:t>FISCALIA DE INCAPACIDADES</w:t>
            </w:r>
          </w:p>
        </w:tc>
      </w:tr>
      <w:tr w:rsidR="0059707F" w:rsidRPr="00963F4D" w14:paraId="60ADE617" w14:textId="77777777" w:rsidTr="00E46B33">
        <w:trPr>
          <w:jc w:val="center"/>
        </w:trPr>
        <w:tc>
          <w:tcPr>
            <w:tcW w:w="4366" w:type="dxa"/>
            <w:shd w:val="clear" w:color="auto" w:fill="auto"/>
            <w:noWrap/>
          </w:tcPr>
          <w:p w14:paraId="77BA7188" w14:textId="5278E38D" w:rsidR="0059707F" w:rsidRPr="00AD0EBB" w:rsidRDefault="0059707F" w:rsidP="0059707F">
            <w:pPr>
              <w:pStyle w:val="Normaltabla"/>
            </w:pPr>
            <w:r w:rsidRPr="00351E1E">
              <w:t>80</w:t>
            </w:r>
          </w:p>
        </w:tc>
        <w:tc>
          <w:tcPr>
            <w:tcW w:w="4366" w:type="dxa"/>
            <w:shd w:val="clear" w:color="auto" w:fill="auto"/>
            <w:noWrap/>
          </w:tcPr>
          <w:p w14:paraId="46A26FF5" w14:textId="02BE7836" w:rsidR="0059707F" w:rsidRPr="00AD0EBB" w:rsidRDefault="0059707F" w:rsidP="0059707F">
            <w:pPr>
              <w:pStyle w:val="Normaltabla"/>
            </w:pPr>
            <w:r w:rsidRPr="00351E1E">
              <w:t>MINISTERIO DE JUSTICIA</w:t>
            </w:r>
          </w:p>
        </w:tc>
      </w:tr>
      <w:tr w:rsidR="0059707F" w:rsidRPr="00963F4D" w14:paraId="253D1B4D" w14:textId="77777777" w:rsidTr="00E46B33">
        <w:trPr>
          <w:jc w:val="center"/>
        </w:trPr>
        <w:tc>
          <w:tcPr>
            <w:tcW w:w="4366" w:type="dxa"/>
            <w:shd w:val="clear" w:color="auto" w:fill="auto"/>
            <w:noWrap/>
          </w:tcPr>
          <w:p w14:paraId="644ACAB8" w14:textId="601656E1" w:rsidR="0059707F" w:rsidRPr="00AD0EBB" w:rsidRDefault="0059707F" w:rsidP="0059707F">
            <w:pPr>
              <w:pStyle w:val="Normaltabla"/>
            </w:pPr>
            <w:r w:rsidRPr="00351E1E">
              <w:t>82</w:t>
            </w:r>
          </w:p>
        </w:tc>
        <w:tc>
          <w:tcPr>
            <w:tcW w:w="4366" w:type="dxa"/>
            <w:shd w:val="clear" w:color="auto" w:fill="auto"/>
            <w:noWrap/>
          </w:tcPr>
          <w:p w14:paraId="244FD222" w14:textId="540FD679" w:rsidR="0059707F" w:rsidRPr="00AD0EBB" w:rsidRDefault="0059707F" w:rsidP="0059707F">
            <w:pPr>
              <w:pStyle w:val="Normaltabla"/>
            </w:pPr>
            <w:r w:rsidRPr="00351E1E">
              <w:t>OFICINA ASISTENCIA VICTIMAS</w:t>
            </w:r>
          </w:p>
        </w:tc>
      </w:tr>
      <w:tr w:rsidR="0059707F" w:rsidRPr="00963F4D" w14:paraId="1A87FC38" w14:textId="77777777" w:rsidTr="00E46B33">
        <w:trPr>
          <w:jc w:val="center"/>
        </w:trPr>
        <w:tc>
          <w:tcPr>
            <w:tcW w:w="4366" w:type="dxa"/>
            <w:shd w:val="clear" w:color="auto" w:fill="auto"/>
            <w:noWrap/>
          </w:tcPr>
          <w:p w14:paraId="392BC025" w14:textId="7EA3BD8A" w:rsidR="0059707F" w:rsidRPr="00AD0EBB" w:rsidRDefault="0059707F" w:rsidP="0059707F">
            <w:pPr>
              <w:pStyle w:val="Normaltabla"/>
            </w:pPr>
            <w:r w:rsidRPr="00351E1E">
              <w:t>83</w:t>
            </w:r>
          </w:p>
        </w:tc>
        <w:tc>
          <w:tcPr>
            <w:tcW w:w="4366" w:type="dxa"/>
            <w:shd w:val="clear" w:color="auto" w:fill="auto"/>
            <w:noWrap/>
          </w:tcPr>
          <w:p w14:paraId="5E771C5D" w14:textId="6AAB5250" w:rsidR="0059707F" w:rsidRPr="00AD0EBB" w:rsidRDefault="0059707F" w:rsidP="0059707F">
            <w:pPr>
              <w:pStyle w:val="Normaltabla"/>
            </w:pPr>
            <w:r w:rsidRPr="00351E1E">
              <w:t>REGISTROS CENTRALES</w:t>
            </w:r>
          </w:p>
        </w:tc>
      </w:tr>
      <w:tr w:rsidR="0059707F" w:rsidRPr="00963F4D" w14:paraId="3C9A4090" w14:textId="77777777" w:rsidTr="00E46B33">
        <w:trPr>
          <w:jc w:val="center"/>
        </w:trPr>
        <w:tc>
          <w:tcPr>
            <w:tcW w:w="4366" w:type="dxa"/>
            <w:shd w:val="clear" w:color="auto" w:fill="auto"/>
            <w:noWrap/>
          </w:tcPr>
          <w:p w14:paraId="66F76E93" w14:textId="4981B894" w:rsidR="0059707F" w:rsidRPr="00AD0EBB" w:rsidRDefault="0059707F" w:rsidP="0059707F">
            <w:pPr>
              <w:pStyle w:val="Normaltabla"/>
            </w:pPr>
            <w:r w:rsidRPr="00351E1E">
              <w:t>84</w:t>
            </w:r>
          </w:p>
        </w:tc>
        <w:tc>
          <w:tcPr>
            <w:tcW w:w="4366" w:type="dxa"/>
            <w:shd w:val="clear" w:color="auto" w:fill="auto"/>
            <w:noWrap/>
          </w:tcPr>
          <w:p w14:paraId="3D59E45B" w14:textId="1092E6BA" w:rsidR="0059707F" w:rsidRPr="00AD0EBB" w:rsidRDefault="0059707F" w:rsidP="0059707F">
            <w:pPr>
              <w:pStyle w:val="Normaltabla"/>
            </w:pPr>
            <w:r w:rsidRPr="00351E1E">
              <w:t>JUZGADO TOGADO MILITAR TERRITO</w:t>
            </w:r>
          </w:p>
        </w:tc>
      </w:tr>
      <w:tr w:rsidR="0059707F" w:rsidRPr="00963F4D" w14:paraId="6C3F07DD" w14:textId="77777777" w:rsidTr="00E46B33">
        <w:trPr>
          <w:jc w:val="center"/>
        </w:trPr>
        <w:tc>
          <w:tcPr>
            <w:tcW w:w="4366" w:type="dxa"/>
            <w:shd w:val="clear" w:color="auto" w:fill="auto"/>
            <w:noWrap/>
          </w:tcPr>
          <w:p w14:paraId="1F5793FC" w14:textId="6EAA22B1" w:rsidR="0059707F" w:rsidRPr="00AD0EBB" w:rsidRDefault="0059707F" w:rsidP="0059707F">
            <w:pPr>
              <w:pStyle w:val="Normaltabla"/>
            </w:pPr>
            <w:r w:rsidRPr="00351E1E">
              <w:t>90</w:t>
            </w:r>
          </w:p>
        </w:tc>
        <w:tc>
          <w:tcPr>
            <w:tcW w:w="4366" w:type="dxa"/>
            <w:shd w:val="clear" w:color="auto" w:fill="auto"/>
            <w:noWrap/>
          </w:tcPr>
          <w:p w14:paraId="7DD4EAC2" w14:textId="1001D830" w:rsidR="0059707F" w:rsidRPr="00AD0EBB" w:rsidRDefault="0059707F" w:rsidP="0059707F">
            <w:pPr>
              <w:pStyle w:val="Normaltabla"/>
            </w:pPr>
            <w:r w:rsidRPr="00351E1E">
              <w:t>COLEGIOS PROFESIONALES</w:t>
            </w:r>
          </w:p>
        </w:tc>
      </w:tr>
      <w:tr w:rsidR="0059707F" w:rsidRPr="00963F4D" w14:paraId="1A077F03" w14:textId="77777777" w:rsidTr="00E46B33">
        <w:trPr>
          <w:jc w:val="center"/>
        </w:trPr>
        <w:tc>
          <w:tcPr>
            <w:tcW w:w="4366" w:type="dxa"/>
            <w:shd w:val="clear" w:color="auto" w:fill="auto"/>
            <w:noWrap/>
          </w:tcPr>
          <w:p w14:paraId="5EE9DBE7" w14:textId="31CF74E4" w:rsidR="0059707F" w:rsidRPr="00AD0EBB" w:rsidRDefault="0059707F" w:rsidP="0059707F">
            <w:pPr>
              <w:pStyle w:val="Normaltabla"/>
            </w:pPr>
            <w:r w:rsidRPr="00351E1E">
              <w:t>91</w:t>
            </w:r>
          </w:p>
        </w:tc>
        <w:tc>
          <w:tcPr>
            <w:tcW w:w="4366" w:type="dxa"/>
            <w:shd w:val="clear" w:color="auto" w:fill="auto"/>
            <w:noWrap/>
          </w:tcPr>
          <w:p w14:paraId="4CA611D9" w14:textId="7EC4254B" w:rsidR="0059707F" w:rsidRPr="00AD0EBB" w:rsidRDefault="0059707F" w:rsidP="0059707F">
            <w:pPr>
              <w:pStyle w:val="Normaltabla"/>
            </w:pPr>
            <w:r w:rsidRPr="00351E1E">
              <w:t>FUERZAS DE SEGURIDAD</w:t>
            </w:r>
          </w:p>
        </w:tc>
      </w:tr>
      <w:tr w:rsidR="0059707F" w:rsidRPr="00963F4D" w14:paraId="0AF1D6F4" w14:textId="77777777" w:rsidTr="00E46B33">
        <w:trPr>
          <w:jc w:val="center"/>
        </w:trPr>
        <w:tc>
          <w:tcPr>
            <w:tcW w:w="4366" w:type="dxa"/>
            <w:shd w:val="clear" w:color="auto" w:fill="auto"/>
            <w:noWrap/>
          </w:tcPr>
          <w:p w14:paraId="22C88096" w14:textId="45D79F9D" w:rsidR="0059707F" w:rsidRPr="00AD0EBB" w:rsidRDefault="0059707F" w:rsidP="0059707F">
            <w:pPr>
              <w:pStyle w:val="Normaltabla"/>
            </w:pPr>
            <w:r w:rsidRPr="00351E1E">
              <w:lastRenderedPageBreak/>
              <w:t>92</w:t>
            </w:r>
          </w:p>
        </w:tc>
        <w:tc>
          <w:tcPr>
            <w:tcW w:w="4366" w:type="dxa"/>
            <w:shd w:val="clear" w:color="auto" w:fill="auto"/>
            <w:noWrap/>
          </w:tcPr>
          <w:p w14:paraId="00F9D1CA" w14:textId="7C131D21" w:rsidR="0059707F" w:rsidRPr="00AD0EBB" w:rsidRDefault="0059707F" w:rsidP="0059707F">
            <w:pPr>
              <w:pStyle w:val="Normaltabla"/>
            </w:pPr>
            <w:r w:rsidRPr="00351E1E">
              <w:t>ORG./ENTES ADMON.CENTRAL</w:t>
            </w:r>
          </w:p>
        </w:tc>
      </w:tr>
      <w:tr w:rsidR="0059707F" w:rsidRPr="0059707F" w14:paraId="2317A290" w14:textId="77777777" w:rsidTr="000C5E59">
        <w:trPr>
          <w:jc w:val="center"/>
        </w:trPr>
        <w:tc>
          <w:tcPr>
            <w:tcW w:w="4366" w:type="dxa"/>
            <w:shd w:val="clear" w:color="auto" w:fill="auto"/>
            <w:noWrap/>
            <w:vAlign w:val="bottom"/>
          </w:tcPr>
          <w:p w14:paraId="7CB0D48C" w14:textId="3CC417EE" w:rsidR="0059707F" w:rsidRPr="00351E1E" w:rsidRDefault="0059707F" w:rsidP="0059707F">
            <w:pPr>
              <w:pStyle w:val="Normaltabla"/>
            </w:pPr>
            <w:r w:rsidRPr="0059707F">
              <w:t>93</w:t>
            </w:r>
          </w:p>
        </w:tc>
        <w:tc>
          <w:tcPr>
            <w:tcW w:w="4366" w:type="dxa"/>
            <w:shd w:val="clear" w:color="auto" w:fill="auto"/>
            <w:noWrap/>
            <w:vAlign w:val="bottom"/>
          </w:tcPr>
          <w:p w14:paraId="26D70CED" w14:textId="49D6ED29" w:rsidR="0059707F" w:rsidRPr="00351E1E" w:rsidRDefault="0059707F" w:rsidP="0059707F">
            <w:pPr>
              <w:pStyle w:val="Normaltabla"/>
            </w:pPr>
            <w:r w:rsidRPr="0059707F">
              <w:t>ORG./ENTES ADMON.AUTONOMICA</w:t>
            </w:r>
          </w:p>
        </w:tc>
      </w:tr>
      <w:tr w:rsidR="0059707F" w:rsidRPr="0059707F" w14:paraId="599B350A" w14:textId="77777777" w:rsidTr="000C5E59">
        <w:trPr>
          <w:jc w:val="center"/>
        </w:trPr>
        <w:tc>
          <w:tcPr>
            <w:tcW w:w="4366" w:type="dxa"/>
            <w:shd w:val="clear" w:color="auto" w:fill="auto"/>
            <w:noWrap/>
            <w:vAlign w:val="bottom"/>
          </w:tcPr>
          <w:p w14:paraId="08936F32" w14:textId="555526B8" w:rsidR="0059707F" w:rsidRPr="00351E1E" w:rsidRDefault="0059707F" w:rsidP="0059707F">
            <w:pPr>
              <w:pStyle w:val="Normaltabla"/>
            </w:pPr>
            <w:r w:rsidRPr="0059707F">
              <w:t>94</w:t>
            </w:r>
          </w:p>
        </w:tc>
        <w:tc>
          <w:tcPr>
            <w:tcW w:w="4366" w:type="dxa"/>
            <w:shd w:val="clear" w:color="auto" w:fill="auto"/>
            <w:noWrap/>
            <w:vAlign w:val="bottom"/>
          </w:tcPr>
          <w:p w14:paraId="1B1D999F" w14:textId="3EBB3F1B" w:rsidR="0059707F" w:rsidRPr="00351E1E" w:rsidRDefault="0059707F" w:rsidP="0059707F">
            <w:pPr>
              <w:pStyle w:val="Normaltabla"/>
            </w:pPr>
            <w:r w:rsidRPr="0059707F">
              <w:t>ORG./ENTES ADMON.CENTRAL</w:t>
            </w:r>
          </w:p>
        </w:tc>
      </w:tr>
      <w:tr w:rsidR="0059707F" w:rsidRPr="0059707F" w14:paraId="3CA940ED" w14:textId="77777777" w:rsidTr="000C5E59">
        <w:trPr>
          <w:jc w:val="center"/>
        </w:trPr>
        <w:tc>
          <w:tcPr>
            <w:tcW w:w="4366" w:type="dxa"/>
            <w:shd w:val="clear" w:color="auto" w:fill="auto"/>
            <w:noWrap/>
            <w:vAlign w:val="bottom"/>
          </w:tcPr>
          <w:p w14:paraId="400FC479" w14:textId="3070B59E" w:rsidR="0059707F" w:rsidRPr="00351E1E" w:rsidRDefault="0059707F" w:rsidP="0059707F">
            <w:pPr>
              <w:pStyle w:val="Normaltabla"/>
            </w:pPr>
            <w:r w:rsidRPr="0059707F">
              <w:t>95</w:t>
            </w:r>
          </w:p>
        </w:tc>
        <w:tc>
          <w:tcPr>
            <w:tcW w:w="4366" w:type="dxa"/>
            <w:shd w:val="clear" w:color="auto" w:fill="auto"/>
            <w:noWrap/>
            <w:vAlign w:val="bottom"/>
          </w:tcPr>
          <w:p w14:paraId="37F13C76" w14:textId="6EF43AD3" w:rsidR="0059707F" w:rsidRPr="00351E1E" w:rsidRDefault="0059707F" w:rsidP="0059707F">
            <w:pPr>
              <w:pStyle w:val="Normaltabla"/>
            </w:pPr>
            <w:r w:rsidRPr="0059707F">
              <w:t>ORG./ENTES EXTRANJERO</w:t>
            </w:r>
          </w:p>
        </w:tc>
      </w:tr>
      <w:tr w:rsidR="0059707F" w:rsidRPr="0059707F" w14:paraId="446285FA" w14:textId="77777777" w:rsidTr="000C5E59">
        <w:trPr>
          <w:jc w:val="center"/>
        </w:trPr>
        <w:tc>
          <w:tcPr>
            <w:tcW w:w="4366" w:type="dxa"/>
            <w:shd w:val="clear" w:color="auto" w:fill="auto"/>
            <w:noWrap/>
            <w:vAlign w:val="bottom"/>
          </w:tcPr>
          <w:p w14:paraId="64EFF4C7" w14:textId="2A8194FC" w:rsidR="0059707F" w:rsidRPr="00351E1E" w:rsidRDefault="0059707F" w:rsidP="0059707F">
            <w:pPr>
              <w:pStyle w:val="Normaltabla"/>
            </w:pPr>
            <w:r w:rsidRPr="0059707F">
              <w:t>96</w:t>
            </w:r>
          </w:p>
        </w:tc>
        <w:tc>
          <w:tcPr>
            <w:tcW w:w="4366" w:type="dxa"/>
            <w:shd w:val="clear" w:color="auto" w:fill="auto"/>
            <w:noWrap/>
            <w:vAlign w:val="bottom"/>
          </w:tcPr>
          <w:p w14:paraId="648E5BBE" w14:textId="483D436A" w:rsidR="0059707F" w:rsidRPr="00351E1E" w:rsidRDefault="0059707F" w:rsidP="0059707F">
            <w:pPr>
              <w:pStyle w:val="Normaltabla"/>
            </w:pPr>
            <w:r w:rsidRPr="0059707F">
              <w:t>CONSULADO</w:t>
            </w:r>
          </w:p>
        </w:tc>
      </w:tr>
      <w:tr w:rsidR="0059707F" w:rsidRPr="0059707F" w14:paraId="2305B41F" w14:textId="77777777" w:rsidTr="000C5E59">
        <w:trPr>
          <w:jc w:val="center"/>
        </w:trPr>
        <w:tc>
          <w:tcPr>
            <w:tcW w:w="4366" w:type="dxa"/>
            <w:shd w:val="clear" w:color="auto" w:fill="auto"/>
            <w:noWrap/>
            <w:vAlign w:val="bottom"/>
          </w:tcPr>
          <w:p w14:paraId="53CFBC26" w14:textId="7150185D" w:rsidR="0059707F" w:rsidRPr="00351E1E" w:rsidRDefault="0059707F" w:rsidP="0059707F">
            <w:pPr>
              <w:pStyle w:val="Normaltabla"/>
            </w:pPr>
            <w:r w:rsidRPr="0059707F">
              <w:t>99</w:t>
            </w:r>
          </w:p>
        </w:tc>
        <w:tc>
          <w:tcPr>
            <w:tcW w:w="4366" w:type="dxa"/>
            <w:shd w:val="clear" w:color="auto" w:fill="auto"/>
            <w:noWrap/>
            <w:vAlign w:val="bottom"/>
          </w:tcPr>
          <w:p w14:paraId="6371E25B" w14:textId="28C3A657" w:rsidR="0059707F" w:rsidRPr="00351E1E" w:rsidRDefault="0059707F" w:rsidP="0059707F">
            <w:pPr>
              <w:pStyle w:val="Normaltabla"/>
            </w:pPr>
            <w:r w:rsidRPr="0059707F">
              <w:t>CONSEJO GRAL.PODER JUDICIAL</w:t>
            </w:r>
          </w:p>
        </w:tc>
      </w:tr>
    </w:tbl>
    <w:p w14:paraId="0EDF0CD9" w14:textId="77777777" w:rsidR="0094557B" w:rsidRPr="0094557B" w:rsidRDefault="0094557B" w:rsidP="0094557B"/>
    <w:p w14:paraId="69CEB1E6" w14:textId="0E388729" w:rsidR="009D62A2" w:rsidRDefault="009D62A2" w:rsidP="009D62A2">
      <w:pPr>
        <w:pStyle w:val="Ttulo3"/>
      </w:pPr>
      <w:bookmarkStart w:id="6" w:name="_Toc106094156"/>
      <w:r>
        <w:t>Tipos de itineraciones</w:t>
      </w:r>
      <w:bookmarkEnd w:id="6"/>
    </w:p>
    <w:p w14:paraId="29A5FAE6" w14:textId="07414EAB" w:rsidR="009179B6" w:rsidRDefault="009179B6" w:rsidP="009179B6">
      <w:pPr>
        <w:pStyle w:val="Ttulo4"/>
      </w:pPr>
      <w:r>
        <w:t>Normativa técnica del CTEAJE</w:t>
      </w:r>
    </w:p>
    <w:p w14:paraId="6F73A3D3" w14:textId="56F18AEF" w:rsidR="00905D5C" w:rsidRPr="00905D5C" w:rsidRDefault="00905D5C" w:rsidP="00905D5C">
      <w:r w:rsidRPr="00905D5C">
        <w:t>Este catálogo no existe en la Normativa técnica del CTEAJE.</w:t>
      </w:r>
    </w:p>
    <w:p w14:paraId="408EC1F0" w14:textId="3D06C9E6" w:rsidR="009179B6" w:rsidRDefault="009179B6" w:rsidP="009179B6">
      <w:pPr>
        <w:pStyle w:val="Ttulo4"/>
      </w:pPr>
      <w:r>
        <w:t>Codificación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1475"/>
        <w:gridCol w:w="3686"/>
        <w:gridCol w:w="3980"/>
      </w:tblGrid>
      <w:tr w:rsidR="00905D5C" w:rsidRPr="00AD0EBB" w14:paraId="6A11C03F" w14:textId="77777777" w:rsidTr="00905D5C">
        <w:trPr>
          <w:trHeight w:val="397"/>
          <w:tblHeader/>
          <w:jc w:val="center"/>
        </w:trPr>
        <w:tc>
          <w:tcPr>
            <w:tcW w:w="807" w:type="pct"/>
            <w:tcBorders>
              <w:bottom w:val="single" w:sz="6" w:space="0" w:color="717074"/>
              <w:right w:val="single" w:sz="6" w:space="0" w:color="FFFFFF"/>
            </w:tcBorders>
            <w:shd w:val="clear" w:color="auto" w:fill="074E8E" w:themeFill="text2"/>
            <w:noWrap/>
            <w:tcMar>
              <w:top w:w="0" w:type="dxa"/>
            </w:tcMar>
            <w:vAlign w:val="center"/>
          </w:tcPr>
          <w:p w14:paraId="7A0BC024" w14:textId="4CFEC400" w:rsidR="00905D5C" w:rsidRPr="00AD0EBB" w:rsidRDefault="00905D5C" w:rsidP="00EC1026">
            <w:pPr>
              <w:pStyle w:val="TablaTtulo1"/>
            </w:pPr>
            <w:r>
              <w:t>CÓDIGO</w:t>
            </w:r>
          </w:p>
        </w:tc>
        <w:tc>
          <w:tcPr>
            <w:tcW w:w="2016" w:type="pct"/>
            <w:tcBorders>
              <w:bottom w:val="single" w:sz="6" w:space="0" w:color="717074"/>
              <w:right w:val="single" w:sz="6" w:space="0" w:color="FFFFFF"/>
            </w:tcBorders>
            <w:shd w:val="clear" w:color="auto" w:fill="074E8E" w:themeFill="text2"/>
          </w:tcPr>
          <w:p w14:paraId="0F69AB0D" w14:textId="0DE4AEF5" w:rsidR="00905D5C" w:rsidRPr="00AD0EBB" w:rsidRDefault="00905D5C" w:rsidP="00EC1026">
            <w:pPr>
              <w:pStyle w:val="TablaTtulo1"/>
            </w:pPr>
            <w:r>
              <w:t>DESCRIPCIÓN</w:t>
            </w:r>
          </w:p>
        </w:tc>
        <w:tc>
          <w:tcPr>
            <w:tcW w:w="2177" w:type="pct"/>
            <w:tcBorders>
              <w:left w:val="single" w:sz="6" w:space="0" w:color="FFFFFF"/>
              <w:bottom w:val="single" w:sz="6" w:space="0" w:color="717074"/>
            </w:tcBorders>
            <w:shd w:val="clear" w:color="auto" w:fill="074E8E" w:themeFill="text2"/>
            <w:noWrap/>
            <w:tcMar>
              <w:top w:w="0" w:type="dxa"/>
            </w:tcMar>
            <w:vAlign w:val="center"/>
          </w:tcPr>
          <w:p w14:paraId="2FD71A1E" w14:textId="2F18B09E" w:rsidR="00905D5C" w:rsidRPr="00AD0EBB" w:rsidRDefault="00905D5C" w:rsidP="00EC1026">
            <w:pPr>
              <w:pStyle w:val="TablaTtulo1"/>
            </w:pPr>
            <w:r>
              <w:t>TIPO</w:t>
            </w:r>
          </w:p>
        </w:tc>
      </w:tr>
      <w:tr w:rsidR="00905D5C" w:rsidRPr="00963F4D" w14:paraId="76F4FCE7" w14:textId="77777777" w:rsidTr="00905D5C">
        <w:trPr>
          <w:jc w:val="center"/>
        </w:trPr>
        <w:tc>
          <w:tcPr>
            <w:tcW w:w="807" w:type="pct"/>
            <w:shd w:val="clear" w:color="auto" w:fill="auto"/>
            <w:noWrap/>
          </w:tcPr>
          <w:p w14:paraId="46091870" w14:textId="1D3EEAAE" w:rsidR="00905D5C" w:rsidRPr="00AD0EBB" w:rsidRDefault="00905D5C" w:rsidP="00905D5C">
            <w:pPr>
              <w:pStyle w:val="Normaltabla"/>
            </w:pPr>
            <w:r w:rsidRPr="00692779">
              <w:t xml:space="preserve">RRE </w:t>
            </w:r>
          </w:p>
        </w:tc>
        <w:tc>
          <w:tcPr>
            <w:tcW w:w="2016" w:type="pct"/>
          </w:tcPr>
          <w:p w14:paraId="516BA2BB" w14:textId="11BDE6D0" w:rsidR="00905D5C" w:rsidRPr="00AD0EBB" w:rsidRDefault="00905D5C" w:rsidP="00905D5C">
            <w:pPr>
              <w:pStyle w:val="Normaltabla"/>
            </w:pPr>
            <w:r w:rsidRPr="00692779">
              <w:t xml:space="preserve">RESPUESTA DE RECURSO </w:t>
            </w:r>
          </w:p>
        </w:tc>
        <w:tc>
          <w:tcPr>
            <w:tcW w:w="2177" w:type="pct"/>
            <w:shd w:val="clear" w:color="auto" w:fill="auto"/>
            <w:noWrap/>
          </w:tcPr>
          <w:p w14:paraId="65FB5B93" w14:textId="3D4C659F" w:rsidR="00905D5C" w:rsidRPr="00AD0EBB" w:rsidRDefault="00905D5C" w:rsidP="00905D5C">
            <w:pPr>
              <w:pStyle w:val="Normaltabla"/>
            </w:pPr>
            <w:r w:rsidRPr="00692779">
              <w:t>Respuesta a itineración</w:t>
            </w:r>
          </w:p>
        </w:tc>
      </w:tr>
      <w:tr w:rsidR="00905D5C" w:rsidRPr="00963F4D" w14:paraId="1D242EF4" w14:textId="77777777" w:rsidTr="00905D5C">
        <w:trPr>
          <w:jc w:val="center"/>
        </w:trPr>
        <w:tc>
          <w:tcPr>
            <w:tcW w:w="807" w:type="pct"/>
            <w:shd w:val="clear" w:color="auto" w:fill="auto"/>
            <w:noWrap/>
          </w:tcPr>
          <w:p w14:paraId="2F971657" w14:textId="36E3571C" w:rsidR="00905D5C" w:rsidRPr="00AD0EBB" w:rsidRDefault="00905D5C" w:rsidP="00905D5C">
            <w:pPr>
              <w:pStyle w:val="Normaltabla"/>
            </w:pPr>
            <w:r w:rsidRPr="00692779">
              <w:t xml:space="preserve">REX </w:t>
            </w:r>
          </w:p>
        </w:tc>
        <w:tc>
          <w:tcPr>
            <w:tcW w:w="2016" w:type="pct"/>
          </w:tcPr>
          <w:p w14:paraId="4A7946C7" w14:textId="4A91988D" w:rsidR="00905D5C" w:rsidRPr="00AD0EBB" w:rsidRDefault="00905D5C" w:rsidP="00905D5C">
            <w:pPr>
              <w:pStyle w:val="Normaltabla"/>
            </w:pPr>
            <w:r w:rsidRPr="00692779">
              <w:t>RESPUESTA DE AUXILIO JUDICIAL</w:t>
            </w:r>
          </w:p>
        </w:tc>
        <w:tc>
          <w:tcPr>
            <w:tcW w:w="2177" w:type="pct"/>
            <w:shd w:val="clear" w:color="auto" w:fill="auto"/>
            <w:noWrap/>
          </w:tcPr>
          <w:p w14:paraId="5240DB26" w14:textId="4E9628B9" w:rsidR="00905D5C" w:rsidRPr="00AD0EBB" w:rsidRDefault="00905D5C" w:rsidP="00905D5C">
            <w:pPr>
              <w:pStyle w:val="Normaltabla"/>
            </w:pPr>
            <w:r w:rsidRPr="00692779">
              <w:t>Respuesta a itineración</w:t>
            </w:r>
          </w:p>
        </w:tc>
      </w:tr>
      <w:tr w:rsidR="00905D5C" w:rsidRPr="00963F4D" w14:paraId="0CDF3870" w14:textId="77777777" w:rsidTr="00905D5C">
        <w:trPr>
          <w:jc w:val="center"/>
        </w:trPr>
        <w:tc>
          <w:tcPr>
            <w:tcW w:w="807" w:type="pct"/>
            <w:shd w:val="clear" w:color="auto" w:fill="auto"/>
            <w:noWrap/>
          </w:tcPr>
          <w:p w14:paraId="57555D20" w14:textId="71A51054" w:rsidR="00905D5C" w:rsidRPr="00AD0EBB" w:rsidRDefault="00905D5C" w:rsidP="00905D5C">
            <w:pPr>
              <w:pStyle w:val="Normaltabla"/>
            </w:pPr>
            <w:r w:rsidRPr="00692779">
              <w:t xml:space="preserve">ACU </w:t>
            </w:r>
          </w:p>
        </w:tc>
        <w:tc>
          <w:tcPr>
            <w:tcW w:w="2016" w:type="pct"/>
          </w:tcPr>
          <w:p w14:paraId="098AACD7" w14:textId="64705F86" w:rsidR="00905D5C" w:rsidRPr="00AD0EBB" w:rsidRDefault="00905D5C" w:rsidP="00905D5C">
            <w:pPr>
              <w:pStyle w:val="Normaltabla"/>
            </w:pPr>
            <w:r w:rsidRPr="00692779">
              <w:t>ENVIO ACUMULACION</w:t>
            </w:r>
          </w:p>
        </w:tc>
        <w:tc>
          <w:tcPr>
            <w:tcW w:w="2177" w:type="pct"/>
            <w:shd w:val="clear" w:color="auto" w:fill="auto"/>
            <w:noWrap/>
          </w:tcPr>
          <w:p w14:paraId="00E28399" w14:textId="460D7F01" w:rsidR="00905D5C" w:rsidRPr="00AD0EBB" w:rsidRDefault="00905D5C" w:rsidP="00905D5C">
            <w:pPr>
              <w:pStyle w:val="Normaltabla"/>
            </w:pPr>
            <w:r w:rsidRPr="00692779">
              <w:t>Respuesta a itineración</w:t>
            </w:r>
          </w:p>
        </w:tc>
      </w:tr>
      <w:tr w:rsidR="00905D5C" w:rsidRPr="00963F4D" w14:paraId="2BCA1F08" w14:textId="77777777" w:rsidTr="00905D5C">
        <w:trPr>
          <w:jc w:val="center"/>
        </w:trPr>
        <w:tc>
          <w:tcPr>
            <w:tcW w:w="807" w:type="pct"/>
            <w:shd w:val="clear" w:color="auto" w:fill="auto"/>
            <w:noWrap/>
          </w:tcPr>
          <w:p w14:paraId="70266E51" w14:textId="0ECE35B7" w:rsidR="00905D5C" w:rsidRPr="00AD0EBB" w:rsidRDefault="00905D5C" w:rsidP="00905D5C">
            <w:pPr>
              <w:pStyle w:val="Normaltabla"/>
            </w:pPr>
            <w:r w:rsidRPr="00692779">
              <w:t xml:space="preserve">REC </w:t>
            </w:r>
          </w:p>
        </w:tc>
        <w:tc>
          <w:tcPr>
            <w:tcW w:w="2016" w:type="pct"/>
          </w:tcPr>
          <w:p w14:paraId="57EE93E7" w14:textId="17EF539F" w:rsidR="00905D5C" w:rsidRPr="00AD0EBB" w:rsidRDefault="00905D5C" w:rsidP="00905D5C">
            <w:pPr>
              <w:pStyle w:val="Normaltabla"/>
            </w:pPr>
            <w:r w:rsidRPr="00692779">
              <w:t>ENVIO RECURSO</w:t>
            </w:r>
          </w:p>
        </w:tc>
        <w:tc>
          <w:tcPr>
            <w:tcW w:w="2177" w:type="pct"/>
            <w:shd w:val="clear" w:color="auto" w:fill="auto"/>
            <w:noWrap/>
          </w:tcPr>
          <w:p w14:paraId="0D630BD8" w14:textId="5367BFB2" w:rsidR="00905D5C" w:rsidRPr="00AD0EBB" w:rsidRDefault="00905D5C" w:rsidP="00905D5C">
            <w:pPr>
              <w:pStyle w:val="Normaltabla"/>
            </w:pPr>
            <w:r w:rsidRPr="00692779">
              <w:t>Itineración a Órgano Judicial</w:t>
            </w:r>
          </w:p>
        </w:tc>
      </w:tr>
      <w:tr w:rsidR="00905D5C" w:rsidRPr="00963F4D" w14:paraId="5783A921" w14:textId="77777777" w:rsidTr="00905D5C">
        <w:trPr>
          <w:jc w:val="center"/>
        </w:trPr>
        <w:tc>
          <w:tcPr>
            <w:tcW w:w="807" w:type="pct"/>
            <w:shd w:val="clear" w:color="auto" w:fill="auto"/>
            <w:noWrap/>
          </w:tcPr>
          <w:p w14:paraId="113E116E" w14:textId="4E31EDB3" w:rsidR="00905D5C" w:rsidRPr="00AD0EBB" w:rsidRDefault="00905D5C" w:rsidP="00905D5C">
            <w:pPr>
              <w:pStyle w:val="Normaltabla"/>
            </w:pPr>
            <w:r w:rsidRPr="00692779">
              <w:t xml:space="preserve">EXH </w:t>
            </w:r>
          </w:p>
        </w:tc>
        <w:tc>
          <w:tcPr>
            <w:tcW w:w="2016" w:type="pct"/>
          </w:tcPr>
          <w:p w14:paraId="642C24A4" w14:textId="6C78C44A" w:rsidR="00905D5C" w:rsidRPr="00AD0EBB" w:rsidRDefault="00905D5C" w:rsidP="00905D5C">
            <w:pPr>
              <w:pStyle w:val="Normaltabla"/>
            </w:pPr>
            <w:r w:rsidRPr="00692779">
              <w:t xml:space="preserve">PETICION DE AUXILIO JUDICIAL </w:t>
            </w:r>
          </w:p>
        </w:tc>
        <w:tc>
          <w:tcPr>
            <w:tcW w:w="2177" w:type="pct"/>
            <w:shd w:val="clear" w:color="auto" w:fill="auto"/>
            <w:noWrap/>
          </w:tcPr>
          <w:p w14:paraId="152F6D60" w14:textId="700F4A09" w:rsidR="00905D5C" w:rsidRPr="00AD0EBB" w:rsidRDefault="00905D5C" w:rsidP="00905D5C">
            <w:pPr>
              <w:pStyle w:val="Normaltabla"/>
            </w:pPr>
            <w:r w:rsidRPr="00692779">
              <w:t>Itineración a Órgano Judicial</w:t>
            </w:r>
          </w:p>
        </w:tc>
      </w:tr>
      <w:tr w:rsidR="00905D5C" w:rsidRPr="00963F4D" w14:paraId="5E28CB9B" w14:textId="77777777" w:rsidTr="00905D5C">
        <w:trPr>
          <w:jc w:val="center"/>
        </w:trPr>
        <w:tc>
          <w:tcPr>
            <w:tcW w:w="807" w:type="pct"/>
            <w:shd w:val="clear" w:color="auto" w:fill="auto"/>
            <w:noWrap/>
          </w:tcPr>
          <w:p w14:paraId="2FBEB26D" w14:textId="15981E8D" w:rsidR="00905D5C" w:rsidRPr="00AD0EBB" w:rsidRDefault="00905D5C" w:rsidP="00905D5C">
            <w:pPr>
              <w:pStyle w:val="Normaltabla"/>
            </w:pPr>
            <w:r w:rsidRPr="00692779">
              <w:t xml:space="preserve">DAC </w:t>
            </w:r>
          </w:p>
        </w:tc>
        <w:tc>
          <w:tcPr>
            <w:tcW w:w="2016" w:type="pct"/>
          </w:tcPr>
          <w:p w14:paraId="23EE0032" w14:textId="07D8D4A1" w:rsidR="00905D5C" w:rsidRPr="00AD0EBB" w:rsidRDefault="00905D5C" w:rsidP="00905D5C">
            <w:pPr>
              <w:pStyle w:val="Normaltabla"/>
            </w:pPr>
            <w:r w:rsidRPr="00692779">
              <w:t>COMUNICACION DESACUMULACION</w:t>
            </w:r>
          </w:p>
        </w:tc>
        <w:tc>
          <w:tcPr>
            <w:tcW w:w="2177" w:type="pct"/>
            <w:shd w:val="clear" w:color="auto" w:fill="auto"/>
            <w:noWrap/>
          </w:tcPr>
          <w:p w14:paraId="41CFDB9C" w14:textId="2461C9F4" w:rsidR="00905D5C" w:rsidRPr="00AD0EBB" w:rsidRDefault="00905D5C" w:rsidP="00905D5C">
            <w:pPr>
              <w:pStyle w:val="Normaltabla"/>
            </w:pPr>
            <w:r w:rsidRPr="00692779">
              <w:t>Itineración a Órgano Judicial</w:t>
            </w:r>
          </w:p>
        </w:tc>
      </w:tr>
      <w:tr w:rsidR="00905D5C" w:rsidRPr="00963F4D" w14:paraId="233A1183" w14:textId="77777777" w:rsidTr="00905D5C">
        <w:trPr>
          <w:jc w:val="center"/>
        </w:trPr>
        <w:tc>
          <w:tcPr>
            <w:tcW w:w="807" w:type="pct"/>
            <w:shd w:val="clear" w:color="auto" w:fill="auto"/>
            <w:noWrap/>
          </w:tcPr>
          <w:p w14:paraId="0CFBA17A" w14:textId="568D6896" w:rsidR="00905D5C" w:rsidRPr="00AD0EBB" w:rsidRDefault="00905D5C" w:rsidP="00905D5C">
            <w:pPr>
              <w:pStyle w:val="Normaltabla"/>
            </w:pPr>
            <w:r w:rsidRPr="00692779">
              <w:t xml:space="preserve">ELE  </w:t>
            </w:r>
          </w:p>
        </w:tc>
        <w:tc>
          <w:tcPr>
            <w:tcW w:w="2016" w:type="pct"/>
          </w:tcPr>
          <w:p w14:paraId="5CB07179" w14:textId="09F21F42" w:rsidR="00905D5C" w:rsidRPr="00AD0EBB" w:rsidRDefault="00905D5C" w:rsidP="00905D5C">
            <w:pPr>
              <w:pStyle w:val="Normaltabla"/>
            </w:pPr>
            <w:r w:rsidRPr="00692779">
              <w:t>ELEVACION DEL ASUNTO</w:t>
            </w:r>
          </w:p>
        </w:tc>
        <w:tc>
          <w:tcPr>
            <w:tcW w:w="2177" w:type="pct"/>
            <w:shd w:val="clear" w:color="auto" w:fill="auto"/>
            <w:noWrap/>
          </w:tcPr>
          <w:p w14:paraId="2C6E6C36" w14:textId="28A5D582" w:rsidR="00905D5C" w:rsidRPr="00AD0EBB" w:rsidRDefault="00905D5C" w:rsidP="00905D5C">
            <w:pPr>
              <w:pStyle w:val="Normaltabla"/>
            </w:pPr>
            <w:r w:rsidRPr="00692779">
              <w:t>Itineración a Órgano Judicial</w:t>
            </w:r>
          </w:p>
        </w:tc>
      </w:tr>
      <w:tr w:rsidR="00905D5C" w:rsidRPr="00963F4D" w14:paraId="461841BD" w14:textId="77777777" w:rsidTr="00905D5C">
        <w:trPr>
          <w:jc w:val="center"/>
        </w:trPr>
        <w:tc>
          <w:tcPr>
            <w:tcW w:w="807" w:type="pct"/>
            <w:shd w:val="clear" w:color="auto" w:fill="auto"/>
            <w:noWrap/>
          </w:tcPr>
          <w:p w14:paraId="0611A3B5" w14:textId="7CFCAE58" w:rsidR="00905D5C" w:rsidRPr="00AD0EBB" w:rsidRDefault="00905D5C" w:rsidP="00905D5C">
            <w:pPr>
              <w:pStyle w:val="Normaltabla"/>
            </w:pPr>
            <w:r w:rsidRPr="00692779">
              <w:t xml:space="preserve">REP  </w:t>
            </w:r>
          </w:p>
        </w:tc>
        <w:tc>
          <w:tcPr>
            <w:tcW w:w="2016" w:type="pct"/>
          </w:tcPr>
          <w:p w14:paraId="699E3505" w14:textId="04B9692C" w:rsidR="00905D5C" w:rsidRPr="00AD0EBB" w:rsidRDefault="00905D5C" w:rsidP="00905D5C">
            <w:pPr>
              <w:pStyle w:val="Normaltabla"/>
            </w:pPr>
            <w:r w:rsidRPr="00692779">
              <w:t>ENVIO ASUNTO REPARTIDO</w:t>
            </w:r>
          </w:p>
        </w:tc>
        <w:tc>
          <w:tcPr>
            <w:tcW w:w="2177" w:type="pct"/>
            <w:shd w:val="clear" w:color="auto" w:fill="auto"/>
            <w:noWrap/>
          </w:tcPr>
          <w:p w14:paraId="6DC1FD1D" w14:textId="5804728F" w:rsidR="00905D5C" w:rsidRPr="00AD0EBB" w:rsidRDefault="00905D5C" w:rsidP="00905D5C">
            <w:pPr>
              <w:pStyle w:val="Normaltabla"/>
            </w:pPr>
            <w:r w:rsidRPr="00692779">
              <w:t>Itineración a Órgano Judicial</w:t>
            </w:r>
          </w:p>
        </w:tc>
      </w:tr>
      <w:tr w:rsidR="00905D5C" w:rsidRPr="00963F4D" w14:paraId="349C68FE" w14:textId="77777777" w:rsidTr="00905D5C">
        <w:trPr>
          <w:jc w:val="center"/>
        </w:trPr>
        <w:tc>
          <w:tcPr>
            <w:tcW w:w="807" w:type="pct"/>
            <w:shd w:val="clear" w:color="auto" w:fill="auto"/>
            <w:noWrap/>
          </w:tcPr>
          <w:p w14:paraId="6A0AD299" w14:textId="3DABACEB" w:rsidR="00905D5C" w:rsidRPr="00AD0EBB" w:rsidRDefault="00905D5C" w:rsidP="00905D5C">
            <w:pPr>
              <w:pStyle w:val="Normaltabla"/>
            </w:pPr>
            <w:r w:rsidRPr="00692779">
              <w:t xml:space="preserve">INH  </w:t>
            </w:r>
          </w:p>
        </w:tc>
        <w:tc>
          <w:tcPr>
            <w:tcW w:w="2016" w:type="pct"/>
          </w:tcPr>
          <w:p w14:paraId="39A3AB03" w14:textId="7E158C75" w:rsidR="00905D5C" w:rsidRPr="00AD0EBB" w:rsidRDefault="00905D5C" w:rsidP="00905D5C">
            <w:pPr>
              <w:pStyle w:val="Normaltabla"/>
            </w:pPr>
            <w:r w:rsidRPr="00692779">
              <w:t xml:space="preserve">ENVIO ASUNTO POR INHIBICION  </w:t>
            </w:r>
          </w:p>
        </w:tc>
        <w:tc>
          <w:tcPr>
            <w:tcW w:w="2177" w:type="pct"/>
            <w:shd w:val="clear" w:color="auto" w:fill="auto"/>
            <w:noWrap/>
          </w:tcPr>
          <w:p w14:paraId="3C3E1445" w14:textId="1BBA6396" w:rsidR="00905D5C" w:rsidRPr="00AD0EBB" w:rsidRDefault="00905D5C" w:rsidP="00905D5C">
            <w:pPr>
              <w:pStyle w:val="Normaltabla"/>
            </w:pPr>
            <w:r w:rsidRPr="00692779">
              <w:t>Itineración a Órgano Judicial</w:t>
            </w:r>
          </w:p>
        </w:tc>
      </w:tr>
      <w:tr w:rsidR="00905D5C" w:rsidRPr="00963F4D" w14:paraId="1A221F7D" w14:textId="77777777" w:rsidTr="00905D5C">
        <w:trPr>
          <w:jc w:val="center"/>
        </w:trPr>
        <w:tc>
          <w:tcPr>
            <w:tcW w:w="807" w:type="pct"/>
            <w:shd w:val="clear" w:color="auto" w:fill="auto"/>
            <w:noWrap/>
          </w:tcPr>
          <w:p w14:paraId="74A9BBED" w14:textId="588B275D" w:rsidR="00905D5C" w:rsidRPr="00AD0EBB" w:rsidRDefault="00905D5C" w:rsidP="00905D5C">
            <w:pPr>
              <w:pStyle w:val="Normaltabla"/>
            </w:pPr>
            <w:r w:rsidRPr="00692779">
              <w:t xml:space="preserve">REG </w:t>
            </w:r>
          </w:p>
        </w:tc>
        <w:tc>
          <w:tcPr>
            <w:tcW w:w="2016" w:type="pct"/>
          </w:tcPr>
          <w:p w14:paraId="1594498C" w14:textId="6D720BA0" w:rsidR="00905D5C" w:rsidRPr="00AD0EBB" w:rsidRDefault="00905D5C" w:rsidP="00905D5C">
            <w:pPr>
              <w:pStyle w:val="Normaltabla"/>
            </w:pPr>
            <w:r w:rsidRPr="00692779">
              <w:t>REGISTRO ASUNTO</w:t>
            </w:r>
          </w:p>
        </w:tc>
        <w:tc>
          <w:tcPr>
            <w:tcW w:w="2177" w:type="pct"/>
            <w:shd w:val="clear" w:color="auto" w:fill="auto"/>
            <w:noWrap/>
          </w:tcPr>
          <w:p w14:paraId="2E9B6298" w14:textId="4B34E818" w:rsidR="00905D5C" w:rsidRPr="00AD0EBB" w:rsidRDefault="00905D5C" w:rsidP="00905D5C">
            <w:pPr>
              <w:pStyle w:val="Normaltabla"/>
            </w:pPr>
            <w:r w:rsidRPr="00692779">
              <w:t>Itineración a Órgano Judicial</w:t>
            </w:r>
          </w:p>
        </w:tc>
      </w:tr>
      <w:tr w:rsidR="00905D5C" w:rsidRPr="00963F4D" w14:paraId="7B88767C" w14:textId="77777777" w:rsidTr="00905D5C">
        <w:trPr>
          <w:jc w:val="center"/>
        </w:trPr>
        <w:tc>
          <w:tcPr>
            <w:tcW w:w="807" w:type="pct"/>
            <w:shd w:val="clear" w:color="auto" w:fill="auto"/>
            <w:noWrap/>
          </w:tcPr>
          <w:p w14:paraId="46F4DE2D" w14:textId="47B8BB02" w:rsidR="00905D5C" w:rsidRPr="00AD0EBB" w:rsidRDefault="00905D5C" w:rsidP="00905D5C">
            <w:pPr>
              <w:pStyle w:val="Normaltabla"/>
            </w:pPr>
            <w:r w:rsidRPr="00692779">
              <w:t xml:space="preserve">FI1   </w:t>
            </w:r>
          </w:p>
        </w:tc>
        <w:tc>
          <w:tcPr>
            <w:tcW w:w="2016" w:type="pct"/>
          </w:tcPr>
          <w:p w14:paraId="5AA9E2D3" w14:textId="14EB10D9" w:rsidR="00905D5C" w:rsidRPr="00AD0EBB" w:rsidRDefault="00905D5C" w:rsidP="00905D5C">
            <w:pPr>
              <w:pStyle w:val="Normaltabla"/>
            </w:pPr>
            <w:r w:rsidRPr="00692779">
              <w:t>ENVIO INCOACION ASUNTO</w:t>
            </w:r>
          </w:p>
        </w:tc>
        <w:tc>
          <w:tcPr>
            <w:tcW w:w="2177" w:type="pct"/>
            <w:shd w:val="clear" w:color="auto" w:fill="auto"/>
            <w:noWrap/>
          </w:tcPr>
          <w:p w14:paraId="3AFC48FA" w14:textId="18F2157F" w:rsidR="00905D5C" w:rsidRPr="00AD0EBB" w:rsidRDefault="00905D5C" w:rsidP="00905D5C">
            <w:pPr>
              <w:pStyle w:val="Normaltabla"/>
            </w:pPr>
            <w:r w:rsidRPr="00692779">
              <w:t>Itineración a Fiscalía</w:t>
            </w:r>
          </w:p>
        </w:tc>
      </w:tr>
      <w:tr w:rsidR="00905D5C" w:rsidRPr="00963F4D" w14:paraId="62ED1631" w14:textId="77777777" w:rsidTr="00905D5C">
        <w:trPr>
          <w:jc w:val="center"/>
        </w:trPr>
        <w:tc>
          <w:tcPr>
            <w:tcW w:w="807" w:type="pct"/>
            <w:shd w:val="clear" w:color="auto" w:fill="auto"/>
            <w:noWrap/>
          </w:tcPr>
          <w:p w14:paraId="2868B84D" w14:textId="1A2F799D" w:rsidR="00905D5C" w:rsidRPr="00AD0EBB" w:rsidRDefault="00905D5C" w:rsidP="00905D5C">
            <w:pPr>
              <w:pStyle w:val="Normaltabla"/>
            </w:pPr>
            <w:r w:rsidRPr="00692779">
              <w:lastRenderedPageBreak/>
              <w:t xml:space="preserve">FI2   </w:t>
            </w:r>
          </w:p>
        </w:tc>
        <w:tc>
          <w:tcPr>
            <w:tcW w:w="2016" w:type="pct"/>
          </w:tcPr>
          <w:p w14:paraId="4E2E339E" w14:textId="2A5932A9" w:rsidR="00905D5C" w:rsidRPr="00AD0EBB" w:rsidRDefault="00905D5C" w:rsidP="00905D5C">
            <w:pPr>
              <w:pStyle w:val="Normaltabla"/>
            </w:pPr>
            <w:r w:rsidRPr="00692779">
              <w:t xml:space="preserve">COMUNICACION TRAMITE SIGNIFICATIVO </w:t>
            </w:r>
          </w:p>
        </w:tc>
        <w:tc>
          <w:tcPr>
            <w:tcW w:w="2177" w:type="pct"/>
            <w:shd w:val="clear" w:color="auto" w:fill="auto"/>
            <w:noWrap/>
          </w:tcPr>
          <w:p w14:paraId="5473360B" w14:textId="3AF940D5" w:rsidR="00905D5C" w:rsidRPr="00AD0EBB" w:rsidRDefault="00905D5C" w:rsidP="00905D5C">
            <w:pPr>
              <w:pStyle w:val="Normaltabla"/>
            </w:pPr>
            <w:r w:rsidRPr="00692779">
              <w:t>Itineración a Fiscalía</w:t>
            </w:r>
          </w:p>
        </w:tc>
      </w:tr>
      <w:tr w:rsidR="00905D5C" w:rsidRPr="00963F4D" w14:paraId="3FFED7EA" w14:textId="77777777" w:rsidTr="00905D5C">
        <w:trPr>
          <w:jc w:val="center"/>
        </w:trPr>
        <w:tc>
          <w:tcPr>
            <w:tcW w:w="807" w:type="pct"/>
            <w:shd w:val="clear" w:color="auto" w:fill="auto"/>
            <w:noWrap/>
          </w:tcPr>
          <w:p w14:paraId="4FBBEF37" w14:textId="0738F124" w:rsidR="00905D5C" w:rsidRPr="00AD0EBB" w:rsidRDefault="00905D5C" w:rsidP="00905D5C">
            <w:pPr>
              <w:pStyle w:val="Normaltabla"/>
            </w:pPr>
            <w:r w:rsidRPr="00692779">
              <w:t xml:space="preserve">FI3   </w:t>
            </w:r>
          </w:p>
        </w:tc>
        <w:tc>
          <w:tcPr>
            <w:tcW w:w="2016" w:type="pct"/>
          </w:tcPr>
          <w:p w14:paraId="6D4F5778" w14:textId="2E87A9AD" w:rsidR="00905D5C" w:rsidRPr="00AD0EBB" w:rsidRDefault="00905D5C" w:rsidP="00905D5C">
            <w:pPr>
              <w:pStyle w:val="Normaltabla"/>
            </w:pPr>
            <w:r w:rsidRPr="00692779">
              <w:t>COMUNICACION SEÑALAMIENTO</w:t>
            </w:r>
          </w:p>
        </w:tc>
        <w:tc>
          <w:tcPr>
            <w:tcW w:w="2177" w:type="pct"/>
            <w:shd w:val="clear" w:color="auto" w:fill="auto"/>
            <w:noWrap/>
          </w:tcPr>
          <w:p w14:paraId="77D4F66E" w14:textId="25852326" w:rsidR="00905D5C" w:rsidRPr="00AD0EBB" w:rsidRDefault="00905D5C" w:rsidP="00905D5C">
            <w:pPr>
              <w:pStyle w:val="Normaltabla"/>
            </w:pPr>
            <w:r w:rsidRPr="00692779">
              <w:t>Itineración a Fiscalía</w:t>
            </w:r>
          </w:p>
        </w:tc>
      </w:tr>
      <w:tr w:rsidR="00905D5C" w:rsidRPr="00963F4D" w14:paraId="5E11A069" w14:textId="77777777" w:rsidTr="00905D5C">
        <w:trPr>
          <w:jc w:val="center"/>
        </w:trPr>
        <w:tc>
          <w:tcPr>
            <w:tcW w:w="807" w:type="pct"/>
            <w:shd w:val="clear" w:color="auto" w:fill="auto"/>
            <w:noWrap/>
          </w:tcPr>
          <w:p w14:paraId="6F82E2A5" w14:textId="7FA21F59" w:rsidR="00905D5C" w:rsidRPr="00AD0EBB" w:rsidRDefault="00905D5C" w:rsidP="00905D5C">
            <w:pPr>
              <w:pStyle w:val="Normaltabla"/>
            </w:pPr>
            <w:r w:rsidRPr="00692779">
              <w:t xml:space="preserve">FI4   </w:t>
            </w:r>
          </w:p>
        </w:tc>
        <w:tc>
          <w:tcPr>
            <w:tcW w:w="2016" w:type="pct"/>
          </w:tcPr>
          <w:p w14:paraId="5C3AF89E" w14:textId="0999A288" w:rsidR="00905D5C" w:rsidRPr="00AD0EBB" w:rsidRDefault="00905D5C" w:rsidP="00905D5C">
            <w:pPr>
              <w:pStyle w:val="Normaltabla"/>
            </w:pPr>
            <w:r w:rsidRPr="00692779">
              <w:t>COMUNICACION RESOLUCION</w:t>
            </w:r>
          </w:p>
        </w:tc>
        <w:tc>
          <w:tcPr>
            <w:tcW w:w="2177" w:type="pct"/>
            <w:shd w:val="clear" w:color="auto" w:fill="auto"/>
            <w:noWrap/>
          </w:tcPr>
          <w:p w14:paraId="0B3DD499" w14:textId="65FCDEFF" w:rsidR="00905D5C" w:rsidRPr="00AD0EBB" w:rsidRDefault="00905D5C" w:rsidP="00905D5C">
            <w:pPr>
              <w:pStyle w:val="Normaltabla"/>
            </w:pPr>
            <w:r w:rsidRPr="00692779">
              <w:t>Itineración a Fiscalía</w:t>
            </w:r>
          </w:p>
        </w:tc>
      </w:tr>
      <w:tr w:rsidR="00905D5C" w:rsidRPr="00963F4D" w14:paraId="4BF3AC50" w14:textId="77777777" w:rsidTr="00905D5C">
        <w:trPr>
          <w:jc w:val="center"/>
        </w:trPr>
        <w:tc>
          <w:tcPr>
            <w:tcW w:w="807" w:type="pct"/>
            <w:shd w:val="clear" w:color="auto" w:fill="auto"/>
            <w:noWrap/>
          </w:tcPr>
          <w:p w14:paraId="0D0A0B48" w14:textId="3103C131" w:rsidR="00905D5C" w:rsidRPr="00AD0EBB" w:rsidRDefault="00905D5C" w:rsidP="00905D5C">
            <w:pPr>
              <w:pStyle w:val="Normaltabla"/>
            </w:pPr>
            <w:r w:rsidRPr="00692779">
              <w:t>IML</w:t>
            </w:r>
          </w:p>
        </w:tc>
        <w:tc>
          <w:tcPr>
            <w:tcW w:w="2016" w:type="pct"/>
          </w:tcPr>
          <w:p w14:paraId="5F39D3C9" w14:textId="7817457F" w:rsidR="00905D5C" w:rsidRPr="00AD0EBB" w:rsidRDefault="00905D5C" w:rsidP="00905D5C">
            <w:pPr>
              <w:pStyle w:val="Normaltabla"/>
            </w:pPr>
            <w:r w:rsidRPr="00692779">
              <w:t xml:space="preserve"> ENVIO DE ITINERACION A IML</w:t>
            </w:r>
          </w:p>
        </w:tc>
        <w:tc>
          <w:tcPr>
            <w:tcW w:w="2177" w:type="pct"/>
            <w:shd w:val="clear" w:color="auto" w:fill="auto"/>
            <w:noWrap/>
          </w:tcPr>
          <w:p w14:paraId="555F8164" w14:textId="2FD20B07" w:rsidR="00905D5C" w:rsidRPr="00AD0EBB" w:rsidRDefault="00905D5C" w:rsidP="00905D5C">
            <w:pPr>
              <w:pStyle w:val="Normaltabla"/>
            </w:pPr>
            <w:r w:rsidRPr="00692779">
              <w:t>Itineración a IML</w:t>
            </w:r>
          </w:p>
        </w:tc>
      </w:tr>
      <w:tr w:rsidR="00601FA1" w:rsidRPr="00963F4D" w14:paraId="11A57B1C" w14:textId="77777777" w:rsidTr="00905D5C">
        <w:trPr>
          <w:jc w:val="center"/>
        </w:trPr>
        <w:tc>
          <w:tcPr>
            <w:tcW w:w="807" w:type="pct"/>
            <w:shd w:val="clear" w:color="auto" w:fill="auto"/>
            <w:noWrap/>
          </w:tcPr>
          <w:p w14:paraId="3363B088" w14:textId="3E473FB5" w:rsidR="00601FA1" w:rsidRPr="00692779" w:rsidRDefault="00601FA1" w:rsidP="00601FA1">
            <w:pPr>
              <w:pStyle w:val="Normaltabla"/>
            </w:pPr>
            <w:r w:rsidRPr="00065777">
              <w:t>RIM</w:t>
            </w:r>
          </w:p>
        </w:tc>
        <w:tc>
          <w:tcPr>
            <w:tcW w:w="2016" w:type="pct"/>
          </w:tcPr>
          <w:p w14:paraId="1278136C" w14:textId="4E63C9B6" w:rsidR="00601FA1" w:rsidRPr="00692779" w:rsidRDefault="00601FA1" w:rsidP="00601FA1">
            <w:pPr>
              <w:pStyle w:val="Normaltabla"/>
            </w:pPr>
            <w:r w:rsidRPr="00065777">
              <w:t>RESPUESTA DE ITINERACION DESDE IML</w:t>
            </w:r>
          </w:p>
        </w:tc>
        <w:tc>
          <w:tcPr>
            <w:tcW w:w="2177" w:type="pct"/>
            <w:shd w:val="clear" w:color="auto" w:fill="auto"/>
            <w:noWrap/>
          </w:tcPr>
          <w:p w14:paraId="238DCAB0" w14:textId="653E257B" w:rsidR="00601FA1" w:rsidRPr="00692779" w:rsidRDefault="00601FA1" w:rsidP="00601FA1">
            <w:pPr>
              <w:pStyle w:val="Normaltabla"/>
            </w:pPr>
            <w:r w:rsidRPr="00065777">
              <w:t>Respuesta a itineración desde IML</w:t>
            </w:r>
          </w:p>
        </w:tc>
      </w:tr>
    </w:tbl>
    <w:p w14:paraId="487C46CF" w14:textId="77777777" w:rsidR="0094557B" w:rsidRPr="0094557B" w:rsidRDefault="0094557B" w:rsidP="0094557B"/>
    <w:p w14:paraId="45BAA31B" w14:textId="0962472A" w:rsidR="009D62A2" w:rsidRDefault="009D62A2" w:rsidP="009D62A2">
      <w:pPr>
        <w:pStyle w:val="Ttulo3"/>
      </w:pPr>
      <w:bookmarkStart w:id="7" w:name="_Toc106094157"/>
      <w:r>
        <w:t>Tipos de relaciones entre mensajes</w:t>
      </w:r>
      <w:bookmarkEnd w:id="7"/>
    </w:p>
    <w:p w14:paraId="1A50DD84" w14:textId="6F1850A0" w:rsidR="009179B6" w:rsidRDefault="009179B6" w:rsidP="009179B6">
      <w:pPr>
        <w:pStyle w:val="Ttulo4"/>
      </w:pPr>
      <w:r>
        <w:t>Normativa técnica del CTEAJE</w:t>
      </w:r>
    </w:p>
    <w:p w14:paraId="12DA05FC" w14:textId="4BB4F18C" w:rsidR="00601FA1" w:rsidRPr="00601FA1" w:rsidRDefault="00601FA1" w:rsidP="00601FA1">
      <w:r w:rsidRPr="00601FA1">
        <w:t>Este catálogo no existe en la Normativa técnica del CTEAJE.</w:t>
      </w:r>
    </w:p>
    <w:p w14:paraId="3E0E34E2" w14:textId="1336CD55" w:rsidR="009179B6" w:rsidRDefault="009179B6" w:rsidP="009179B6">
      <w:pPr>
        <w:pStyle w:val="Ttulo4"/>
      </w:pPr>
      <w:r>
        <w:t>Codificación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2286"/>
        <w:gridCol w:w="2285"/>
        <w:gridCol w:w="2285"/>
        <w:gridCol w:w="2285"/>
      </w:tblGrid>
      <w:tr w:rsidR="00601FA1" w:rsidRPr="00AD0EBB" w14:paraId="7C3C3CD5" w14:textId="62A54DBF" w:rsidTr="00601FA1">
        <w:trPr>
          <w:trHeight w:val="397"/>
          <w:tblHeader/>
          <w:jc w:val="center"/>
        </w:trPr>
        <w:tc>
          <w:tcPr>
            <w:tcW w:w="1250" w:type="pct"/>
            <w:tcBorders>
              <w:bottom w:val="single" w:sz="6" w:space="0" w:color="717074"/>
              <w:right w:val="single" w:sz="6" w:space="0" w:color="FFFFFF"/>
            </w:tcBorders>
            <w:shd w:val="clear" w:color="auto" w:fill="074E8E" w:themeFill="text2"/>
            <w:noWrap/>
            <w:tcMar>
              <w:top w:w="0" w:type="dxa"/>
            </w:tcMar>
            <w:vAlign w:val="center"/>
          </w:tcPr>
          <w:p w14:paraId="4F271663" w14:textId="5B746160" w:rsidR="00601FA1" w:rsidRPr="00AD0EBB" w:rsidRDefault="00601FA1" w:rsidP="00EC1026">
            <w:pPr>
              <w:pStyle w:val="TablaTtulo1"/>
            </w:pPr>
            <w:r>
              <w:t>tipo mensaje</w:t>
            </w:r>
          </w:p>
        </w:tc>
        <w:tc>
          <w:tcPr>
            <w:tcW w:w="1250" w:type="pct"/>
            <w:tcBorders>
              <w:left w:val="single" w:sz="6" w:space="0" w:color="FFFFFF"/>
              <w:bottom w:val="single" w:sz="6" w:space="0" w:color="717074"/>
            </w:tcBorders>
            <w:shd w:val="clear" w:color="auto" w:fill="074E8E" w:themeFill="text2"/>
            <w:noWrap/>
            <w:tcMar>
              <w:top w:w="0" w:type="dxa"/>
            </w:tcMar>
            <w:vAlign w:val="center"/>
          </w:tcPr>
          <w:p w14:paraId="2992B526" w14:textId="01CFB89D" w:rsidR="00601FA1" w:rsidRPr="00AD0EBB" w:rsidRDefault="00601FA1" w:rsidP="00EC1026">
            <w:pPr>
              <w:pStyle w:val="TablaTtulo1"/>
            </w:pPr>
            <w:r>
              <w:t>id tipo mensaje</w:t>
            </w:r>
          </w:p>
        </w:tc>
        <w:tc>
          <w:tcPr>
            <w:tcW w:w="1250" w:type="pct"/>
            <w:tcBorders>
              <w:left w:val="single" w:sz="6" w:space="0" w:color="FFFFFF"/>
              <w:bottom w:val="single" w:sz="6" w:space="0" w:color="717074"/>
            </w:tcBorders>
            <w:shd w:val="clear" w:color="auto" w:fill="074E8E" w:themeFill="text2"/>
          </w:tcPr>
          <w:p w14:paraId="64BC3920" w14:textId="1CC5AF9D" w:rsidR="00601FA1" w:rsidRPr="00AD0EBB" w:rsidRDefault="00601FA1" w:rsidP="00EC1026">
            <w:pPr>
              <w:pStyle w:val="TablaTtulo1"/>
            </w:pPr>
            <w:r>
              <w:t>tipo mensaje relacionado</w:t>
            </w:r>
          </w:p>
        </w:tc>
        <w:tc>
          <w:tcPr>
            <w:tcW w:w="1250" w:type="pct"/>
            <w:tcBorders>
              <w:left w:val="single" w:sz="6" w:space="0" w:color="FFFFFF"/>
              <w:bottom w:val="single" w:sz="6" w:space="0" w:color="717074"/>
            </w:tcBorders>
            <w:shd w:val="clear" w:color="auto" w:fill="074E8E" w:themeFill="text2"/>
          </w:tcPr>
          <w:p w14:paraId="7AA493B7" w14:textId="794A9053" w:rsidR="00601FA1" w:rsidRPr="00AD0EBB" w:rsidRDefault="00601FA1" w:rsidP="00EC1026">
            <w:pPr>
              <w:pStyle w:val="TablaTtulo1"/>
            </w:pPr>
            <w:r>
              <w:t>id tipo mensaje relacionado</w:t>
            </w:r>
          </w:p>
        </w:tc>
      </w:tr>
      <w:tr w:rsidR="00601FA1" w:rsidRPr="00963F4D" w14:paraId="0F5767EA" w14:textId="16C3D2F0" w:rsidTr="00606CA3">
        <w:trPr>
          <w:jc w:val="center"/>
        </w:trPr>
        <w:tc>
          <w:tcPr>
            <w:tcW w:w="1250" w:type="pct"/>
            <w:shd w:val="clear" w:color="auto" w:fill="auto"/>
            <w:noWrap/>
          </w:tcPr>
          <w:p w14:paraId="2DF6A2E7" w14:textId="77D34596" w:rsidR="00601FA1" w:rsidRPr="00AD0EBB" w:rsidRDefault="00601FA1" w:rsidP="00601FA1">
            <w:pPr>
              <w:pStyle w:val="Normaltabla"/>
            </w:pPr>
            <w:r w:rsidRPr="004D6318">
              <w:t>NOTIFICACION</w:t>
            </w:r>
          </w:p>
        </w:tc>
        <w:tc>
          <w:tcPr>
            <w:tcW w:w="1250" w:type="pct"/>
            <w:shd w:val="clear" w:color="auto" w:fill="auto"/>
            <w:noWrap/>
          </w:tcPr>
          <w:p w14:paraId="69D44491" w14:textId="7F217B5B" w:rsidR="00601FA1" w:rsidRPr="00AD0EBB" w:rsidRDefault="00601FA1" w:rsidP="00601FA1">
            <w:pPr>
              <w:pStyle w:val="Normaltabla"/>
            </w:pPr>
            <w:r w:rsidRPr="004D6318">
              <w:t>3</w:t>
            </w:r>
          </w:p>
        </w:tc>
        <w:tc>
          <w:tcPr>
            <w:tcW w:w="1250" w:type="pct"/>
          </w:tcPr>
          <w:p w14:paraId="26BD780E" w14:textId="4286599B" w:rsidR="00601FA1" w:rsidRPr="00AD0EBB" w:rsidRDefault="00601FA1" w:rsidP="00601FA1">
            <w:pPr>
              <w:pStyle w:val="Normaltabla"/>
            </w:pPr>
            <w:r w:rsidRPr="004D6318">
              <w:t>ACUSE</w:t>
            </w:r>
          </w:p>
        </w:tc>
        <w:tc>
          <w:tcPr>
            <w:tcW w:w="1250" w:type="pct"/>
          </w:tcPr>
          <w:p w14:paraId="717FF39D" w14:textId="3728596A" w:rsidR="00601FA1" w:rsidRPr="00AD0EBB" w:rsidRDefault="00601FA1" w:rsidP="00601FA1">
            <w:pPr>
              <w:pStyle w:val="Normaltabla"/>
            </w:pPr>
            <w:r w:rsidRPr="004D6318">
              <w:t>1</w:t>
            </w:r>
          </w:p>
        </w:tc>
      </w:tr>
      <w:tr w:rsidR="00601FA1" w:rsidRPr="00963F4D" w14:paraId="2E3C0B24" w14:textId="54B1B13D" w:rsidTr="00606CA3">
        <w:trPr>
          <w:jc w:val="center"/>
        </w:trPr>
        <w:tc>
          <w:tcPr>
            <w:tcW w:w="1250" w:type="pct"/>
            <w:shd w:val="clear" w:color="auto" w:fill="auto"/>
            <w:noWrap/>
          </w:tcPr>
          <w:p w14:paraId="273A2B70" w14:textId="21FB03A3" w:rsidR="00601FA1" w:rsidRPr="00AD0EBB" w:rsidRDefault="00601FA1" w:rsidP="00601FA1">
            <w:pPr>
              <w:pStyle w:val="Normaltabla"/>
            </w:pPr>
            <w:r w:rsidRPr="004D6318">
              <w:t>NOTIFICACION</w:t>
            </w:r>
          </w:p>
        </w:tc>
        <w:tc>
          <w:tcPr>
            <w:tcW w:w="1250" w:type="pct"/>
            <w:shd w:val="clear" w:color="auto" w:fill="auto"/>
            <w:noWrap/>
          </w:tcPr>
          <w:p w14:paraId="7DA140B3" w14:textId="35C74CAC" w:rsidR="00601FA1" w:rsidRPr="00AD0EBB" w:rsidRDefault="00601FA1" w:rsidP="00601FA1">
            <w:pPr>
              <w:pStyle w:val="Normaltabla"/>
            </w:pPr>
            <w:r w:rsidRPr="004D6318">
              <w:t>3</w:t>
            </w:r>
          </w:p>
        </w:tc>
        <w:tc>
          <w:tcPr>
            <w:tcW w:w="1250" w:type="pct"/>
          </w:tcPr>
          <w:p w14:paraId="7A308B6C" w14:textId="39D52EC3" w:rsidR="00601FA1" w:rsidRPr="00AD0EBB" w:rsidRDefault="00601FA1" w:rsidP="00601FA1">
            <w:pPr>
              <w:pStyle w:val="Normaltabla"/>
            </w:pPr>
            <w:r w:rsidRPr="004D6318">
              <w:t>RECIBI</w:t>
            </w:r>
          </w:p>
        </w:tc>
        <w:tc>
          <w:tcPr>
            <w:tcW w:w="1250" w:type="pct"/>
          </w:tcPr>
          <w:p w14:paraId="3FE95DE2" w14:textId="426FC53B" w:rsidR="00601FA1" w:rsidRPr="00AD0EBB" w:rsidRDefault="00601FA1" w:rsidP="00601FA1">
            <w:pPr>
              <w:pStyle w:val="Normaltabla"/>
            </w:pPr>
            <w:r w:rsidRPr="004D6318">
              <w:t>4</w:t>
            </w:r>
          </w:p>
        </w:tc>
      </w:tr>
      <w:tr w:rsidR="00601FA1" w:rsidRPr="00963F4D" w14:paraId="4DFC2F1E" w14:textId="77777777" w:rsidTr="00606CA3">
        <w:trPr>
          <w:jc w:val="center"/>
        </w:trPr>
        <w:tc>
          <w:tcPr>
            <w:tcW w:w="1250" w:type="pct"/>
            <w:shd w:val="clear" w:color="auto" w:fill="auto"/>
            <w:noWrap/>
          </w:tcPr>
          <w:p w14:paraId="4F26490E" w14:textId="54EE52D5" w:rsidR="00601FA1" w:rsidRPr="00AD0EBB" w:rsidRDefault="00601FA1" w:rsidP="00601FA1">
            <w:pPr>
              <w:pStyle w:val="Normaltabla"/>
            </w:pPr>
            <w:r w:rsidRPr="004D6318">
              <w:t>ITINERACION</w:t>
            </w:r>
          </w:p>
        </w:tc>
        <w:tc>
          <w:tcPr>
            <w:tcW w:w="1250" w:type="pct"/>
            <w:shd w:val="clear" w:color="auto" w:fill="auto"/>
            <w:noWrap/>
          </w:tcPr>
          <w:p w14:paraId="0ACD8531" w14:textId="55EC8C85" w:rsidR="00601FA1" w:rsidRPr="00AD0EBB" w:rsidRDefault="00601FA1" w:rsidP="00601FA1">
            <w:pPr>
              <w:pStyle w:val="Normaltabla"/>
            </w:pPr>
            <w:r w:rsidRPr="004D6318">
              <w:t>5</w:t>
            </w:r>
          </w:p>
        </w:tc>
        <w:tc>
          <w:tcPr>
            <w:tcW w:w="1250" w:type="pct"/>
          </w:tcPr>
          <w:p w14:paraId="097B59E2" w14:textId="6ED7ADAB" w:rsidR="00601FA1" w:rsidRPr="00AD0EBB" w:rsidRDefault="00601FA1" w:rsidP="00601FA1">
            <w:pPr>
              <w:pStyle w:val="Normaltabla"/>
            </w:pPr>
            <w:r w:rsidRPr="004D6318">
              <w:t>ACUSE</w:t>
            </w:r>
          </w:p>
        </w:tc>
        <w:tc>
          <w:tcPr>
            <w:tcW w:w="1250" w:type="pct"/>
          </w:tcPr>
          <w:p w14:paraId="5C33E59A" w14:textId="632E73C7" w:rsidR="00601FA1" w:rsidRPr="00AD0EBB" w:rsidRDefault="00601FA1" w:rsidP="00601FA1">
            <w:pPr>
              <w:pStyle w:val="Normaltabla"/>
            </w:pPr>
            <w:r w:rsidRPr="004D6318">
              <w:t>1</w:t>
            </w:r>
          </w:p>
        </w:tc>
      </w:tr>
      <w:tr w:rsidR="00601FA1" w:rsidRPr="00963F4D" w14:paraId="421789B2" w14:textId="77777777" w:rsidTr="00606CA3">
        <w:trPr>
          <w:jc w:val="center"/>
        </w:trPr>
        <w:tc>
          <w:tcPr>
            <w:tcW w:w="1250" w:type="pct"/>
            <w:shd w:val="clear" w:color="auto" w:fill="auto"/>
            <w:noWrap/>
          </w:tcPr>
          <w:p w14:paraId="29F3BE1A" w14:textId="081C8079" w:rsidR="00601FA1" w:rsidRPr="00AD0EBB" w:rsidRDefault="00601FA1" w:rsidP="00601FA1">
            <w:pPr>
              <w:pStyle w:val="Normaltabla"/>
            </w:pPr>
            <w:r w:rsidRPr="004D6318">
              <w:t>ITINERACION</w:t>
            </w:r>
          </w:p>
        </w:tc>
        <w:tc>
          <w:tcPr>
            <w:tcW w:w="1250" w:type="pct"/>
            <w:shd w:val="clear" w:color="auto" w:fill="auto"/>
            <w:noWrap/>
          </w:tcPr>
          <w:p w14:paraId="06D0AC0A" w14:textId="48795A01" w:rsidR="00601FA1" w:rsidRPr="00AD0EBB" w:rsidRDefault="00601FA1" w:rsidP="00601FA1">
            <w:pPr>
              <w:pStyle w:val="Normaltabla"/>
            </w:pPr>
            <w:r w:rsidRPr="004D6318">
              <w:t>5</w:t>
            </w:r>
          </w:p>
        </w:tc>
        <w:tc>
          <w:tcPr>
            <w:tcW w:w="1250" w:type="pct"/>
          </w:tcPr>
          <w:p w14:paraId="0E649EC7" w14:textId="727EAD1B" w:rsidR="00601FA1" w:rsidRPr="00AD0EBB" w:rsidRDefault="00601FA1" w:rsidP="00601FA1">
            <w:pPr>
              <w:pStyle w:val="Normaltabla"/>
            </w:pPr>
            <w:r w:rsidRPr="004D6318">
              <w:t>RECIBI</w:t>
            </w:r>
          </w:p>
        </w:tc>
        <w:tc>
          <w:tcPr>
            <w:tcW w:w="1250" w:type="pct"/>
          </w:tcPr>
          <w:p w14:paraId="452BF309" w14:textId="00C3CF5C" w:rsidR="00601FA1" w:rsidRPr="00AD0EBB" w:rsidRDefault="00601FA1" w:rsidP="00601FA1">
            <w:pPr>
              <w:pStyle w:val="Normaltabla"/>
            </w:pPr>
            <w:r w:rsidRPr="004D6318">
              <w:t>4</w:t>
            </w:r>
          </w:p>
        </w:tc>
      </w:tr>
      <w:tr w:rsidR="00601FA1" w:rsidRPr="00963F4D" w14:paraId="017BCA14" w14:textId="77777777" w:rsidTr="00606CA3">
        <w:trPr>
          <w:jc w:val="center"/>
        </w:trPr>
        <w:tc>
          <w:tcPr>
            <w:tcW w:w="1250" w:type="pct"/>
            <w:shd w:val="clear" w:color="auto" w:fill="auto"/>
            <w:noWrap/>
          </w:tcPr>
          <w:p w14:paraId="1B3BAC9B" w14:textId="72F6BB49" w:rsidR="00601FA1" w:rsidRPr="00AD0EBB" w:rsidRDefault="00601FA1" w:rsidP="00601FA1">
            <w:pPr>
              <w:pStyle w:val="Normaltabla"/>
            </w:pPr>
            <w:r w:rsidRPr="004D6318">
              <w:t>ESCRITO</w:t>
            </w:r>
          </w:p>
        </w:tc>
        <w:tc>
          <w:tcPr>
            <w:tcW w:w="1250" w:type="pct"/>
            <w:shd w:val="clear" w:color="auto" w:fill="auto"/>
            <w:noWrap/>
          </w:tcPr>
          <w:p w14:paraId="5B59837C" w14:textId="7E7BC891" w:rsidR="00601FA1" w:rsidRPr="00AD0EBB" w:rsidRDefault="00601FA1" w:rsidP="00601FA1">
            <w:pPr>
              <w:pStyle w:val="Normaltabla"/>
            </w:pPr>
            <w:r w:rsidRPr="004D6318">
              <w:t>2</w:t>
            </w:r>
          </w:p>
        </w:tc>
        <w:tc>
          <w:tcPr>
            <w:tcW w:w="1250" w:type="pct"/>
          </w:tcPr>
          <w:p w14:paraId="14160956" w14:textId="6DCA6161" w:rsidR="00601FA1" w:rsidRPr="00AD0EBB" w:rsidRDefault="00601FA1" w:rsidP="00601FA1">
            <w:pPr>
              <w:pStyle w:val="Normaltabla"/>
            </w:pPr>
            <w:r w:rsidRPr="004D6318">
              <w:t>ACUSE</w:t>
            </w:r>
          </w:p>
        </w:tc>
        <w:tc>
          <w:tcPr>
            <w:tcW w:w="1250" w:type="pct"/>
          </w:tcPr>
          <w:p w14:paraId="2C70E130" w14:textId="0806A613" w:rsidR="00601FA1" w:rsidRPr="00AD0EBB" w:rsidRDefault="00601FA1" w:rsidP="00601FA1">
            <w:pPr>
              <w:pStyle w:val="Normaltabla"/>
            </w:pPr>
            <w:r w:rsidRPr="004D6318">
              <w:t>1</w:t>
            </w:r>
          </w:p>
        </w:tc>
      </w:tr>
      <w:tr w:rsidR="00601FA1" w:rsidRPr="00963F4D" w14:paraId="515715AD" w14:textId="77777777" w:rsidTr="00606CA3">
        <w:trPr>
          <w:jc w:val="center"/>
        </w:trPr>
        <w:tc>
          <w:tcPr>
            <w:tcW w:w="1250" w:type="pct"/>
            <w:shd w:val="clear" w:color="auto" w:fill="auto"/>
            <w:noWrap/>
          </w:tcPr>
          <w:p w14:paraId="3F10CB8F" w14:textId="021DE6AC" w:rsidR="00601FA1" w:rsidRPr="00AD0EBB" w:rsidRDefault="00601FA1" w:rsidP="00601FA1">
            <w:pPr>
              <w:pStyle w:val="Normaltabla"/>
            </w:pPr>
            <w:r w:rsidRPr="004D6318">
              <w:t>ESCRITO</w:t>
            </w:r>
          </w:p>
        </w:tc>
        <w:tc>
          <w:tcPr>
            <w:tcW w:w="1250" w:type="pct"/>
            <w:shd w:val="clear" w:color="auto" w:fill="auto"/>
            <w:noWrap/>
          </w:tcPr>
          <w:p w14:paraId="025E0615" w14:textId="5026F7B3" w:rsidR="00601FA1" w:rsidRPr="00AD0EBB" w:rsidRDefault="00601FA1" w:rsidP="00601FA1">
            <w:pPr>
              <w:pStyle w:val="Normaltabla"/>
            </w:pPr>
            <w:r w:rsidRPr="004D6318">
              <w:t>2</w:t>
            </w:r>
          </w:p>
        </w:tc>
        <w:tc>
          <w:tcPr>
            <w:tcW w:w="1250" w:type="pct"/>
          </w:tcPr>
          <w:p w14:paraId="6C1BF63E" w14:textId="01F9761C" w:rsidR="00601FA1" w:rsidRPr="00AD0EBB" w:rsidRDefault="00601FA1" w:rsidP="00601FA1">
            <w:pPr>
              <w:pStyle w:val="Normaltabla"/>
            </w:pPr>
            <w:r w:rsidRPr="004D6318">
              <w:t>ESCRITO</w:t>
            </w:r>
          </w:p>
        </w:tc>
        <w:tc>
          <w:tcPr>
            <w:tcW w:w="1250" w:type="pct"/>
          </w:tcPr>
          <w:p w14:paraId="07C2A596" w14:textId="5A34BFC0" w:rsidR="00601FA1" w:rsidRPr="00AD0EBB" w:rsidRDefault="00601FA1" w:rsidP="00601FA1">
            <w:pPr>
              <w:pStyle w:val="Normaltabla"/>
            </w:pPr>
            <w:r w:rsidRPr="004D6318">
              <w:t>2</w:t>
            </w:r>
          </w:p>
        </w:tc>
      </w:tr>
      <w:tr w:rsidR="00601FA1" w:rsidRPr="00963F4D" w14:paraId="7FD48363" w14:textId="77777777" w:rsidTr="00606CA3">
        <w:trPr>
          <w:jc w:val="center"/>
        </w:trPr>
        <w:tc>
          <w:tcPr>
            <w:tcW w:w="1250" w:type="pct"/>
            <w:shd w:val="clear" w:color="auto" w:fill="auto"/>
            <w:noWrap/>
          </w:tcPr>
          <w:p w14:paraId="7A86784B" w14:textId="34AD0FB4" w:rsidR="00601FA1" w:rsidRPr="00AD0EBB" w:rsidRDefault="00601FA1" w:rsidP="00601FA1">
            <w:pPr>
              <w:pStyle w:val="Normaltabla"/>
            </w:pPr>
            <w:r w:rsidRPr="004D6318">
              <w:t>DEMANDA</w:t>
            </w:r>
          </w:p>
        </w:tc>
        <w:tc>
          <w:tcPr>
            <w:tcW w:w="1250" w:type="pct"/>
            <w:shd w:val="clear" w:color="auto" w:fill="auto"/>
            <w:noWrap/>
          </w:tcPr>
          <w:p w14:paraId="13C1BBD3" w14:textId="6E404CE5" w:rsidR="00601FA1" w:rsidRPr="00AD0EBB" w:rsidRDefault="00601FA1" w:rsidP="00601FA1">
            <w:pPr>
              <w:pStyle w:val="Normaltabla"/>
            </w:pPr>
            <w:r w:rsidRPr="004D6318">
              <w:t>6</w:t>
            </w:r>
          </w:p>
        </w:tc>
        <w:tc>
          <w:tcPr>
            <w:tcW w:w="1250" w:type="pct"/>
          </w:tcPr>
          <w:p w14:paraId="0A4F5AC2" w14:textId="33D2EB99" w:rsidR="00601FA1" w:rsidRPr="00AD0EBB" w:rsidRDefault="00601FA1" w:rsidP="00601FA1">
            <w:pPr>
              <w:pStyle w:val="Normaltabla"/>
            </w:pPr>
            <w:r w:rsidRPr="004D6318">
              <w:t>ACUSE</w:t>
            </w:r>
          </w:p>
        </w:tc>
        <w:tc>
          <w:tcPr>
            <w:tcW w:w="1250" w:type="pct"/>
          </w:tcPr>
          <w:p w14:paraId="2159746F" w14:textId="3DA5108B" w:rsidR="00601FA1" w:rsidRPr="00AD0EBB" w:rsidRDefault="00601FA1" w:rsidP="00601FA1">
            <w:pPr>
              <w:pStyle w:val="Normaltabla"/>
            </w:pPr>
            <w:r w:rsidRPr="004D6318">
              <w:t>1</w:t>
            </w:r>
          </w:p>
        </w:tc>
      </w:tr>
    </w:tbl>
    <w:p w14:paraId="386FE65C" w14:textId="77777777" w:rsidR="0094557B" w:rsidRPr="0094557B" w:rsidRDefault="0094557B" w:rsidP="0094557B"/>
    <w:p w14:paraId="440F4A25" w14:textId="47FF463E" w:rsidR="009D62A2" w:rsidRDefault="009D62A2" w:rsidP="009D62A2">
      <w:pPr>
        <w:pStyle w:val="Ttulo3"/>
      </w:pPr>
      <w:bookmarkStart w:id="8" w:name="_Toc106094158"/>
      <w:r>
        <w:t>Tipos de catálogos</w:t>
      </w:r>
      <w:bookmarkEnd w:id="8"/>
    </w:p>
    <w:p w14:paraId="27368BB2" w14:textId="173EDF15" w:rsidR="009179B6" w:rsidRDefault="009179B6" w:rsidP="009179B6">
      <w:pPr>
        <w:pStyle w:val="Ttulo4"/>
      </w:pPr>
      <w:r>
        <w:t>Normativa técnica del CTEAJE</w:t>
      </w:r>
    </w:p>
    <w:p w14:paraId="6200E5C5" w14:textId="5DEBE7A6" w:rsidR="00601FA1" w:rsidRPr="00601FA1" w:rsidRDefault="00601FA1" w:rsidP="00601FA1">
      <w:r>
        <w:t xml:space="preserve">Este catálogo no existe en la </w:t>
      </w:r>
      <w:r w:rsidRPr="002812FF">
        <w:t>Normativa técnica del CTEAJE</w:t>
      </w:r>
      <w:r>
        <w:t>.</w:t>
      </w:r>
    </w:p>
    <w:p w14:paraId="58010487" w14:textId="6F73DC58" w:rsidR="009179B6" w:rsidRDefault="009179B6" w:rsidP="009179B6">
      <w:pPr>
        <w:pStyle w:val="Ttulo4"/>
      </w:pPr>
      <w:r>
        <w:lastRenderedPageBreak/>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54F85349" w14:textId="77777777" w:rsidTr="00601FA1">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12A5013A" w14:textId="11310EBF" w:rsidR="0094557B" w:rsidRPr="00AD0EBB" w:rsidRDefault="00601FA1"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F2CCE6F" w14:textId="3A2722C1" w:rsidR="0094557B" w:rsidRPr="00AD0EBB" w:rsidRDefault="00601FA1" w:rsidP="00EC1026">
            <w:pPr>
              <w:pStyle w:val="TablaTtulo1"/>
            </w:pPr>
            <w:r>
              <w:t>DESCRIPCIÓN</w:t>
            </w:r>
          </w:p>
        </w:tc>
      </w:tr>
      <w:tr w:rsidR="00601FA1" w:rsidRPr="00963F4D" w14:paraId="614E5976" w14:textId="77777777" w:rsidTr="000E2CDC">
        <w:trPr>
          <w:jc w:val="center"/>
        </w:trPr>
        <w:tc>
          <w:tcPr>
            <w:tcW w:w="1980" w:type="dxa"/>
            <w:shd w:val="clear" w:color="auto" w:fill="auto"/>
            <w:noWrap/>
          </w:tcPr>
          <w:p w14:paraId="55A004FD" w14:textId="3D2FE0E8" w:rsidR="00601FA1" w:rsidRPr="00AD0EBB" w:rsidRDefault="00601FA1" w:rsidP="00601FA1">
            <w:pPr>
              <w:pStyle w:val="Normaltabla"/>
            </w:pPr>
            <w:r w:rsidRPr="00416E59">
              <w:t>2</w:t>
            </w:r>
          </w:p>
        </w:tc>
        <w:tc>
          <w:tcPr>
            <w:tcW w:w="6752" w:type="dxa"/>
            <w:shd w:val="clear" w:color="auto" w:fill="auto"/>
            <w:noWrap/>
          </w:tcPr>
          <w:p w14:paraId="76EC4635" w14:textId="70D3F26E" w:rsidR="00601FA1" w:rsidRPr="00AD0EBB" w:rsidRDefault="00601FA1" w:rsidP="00601FA1">
            <w:pPr>
              <w:pStyle w:val="Normaltabla"/>
            </w:pPr>
            <w:r w:rsidRPr="00416E59">
              <w:t>Función de intervinientes – Demandas (idFuncion)</w:t>
            </w:r>
          </w:p>
        </w:tc>
      </w:tr>
      <w:tr w:rsidR="00601FA1" w:rsidRPr="00963F4D" w14:paraId="0724DA8F" w14:textId="77777777" w:rsidTr="000E2CDC">
        <w:trPr>
          <w:jc w:val="center"/>
        </w:trPr>
        <w:tc>
          <w:tcPr>
            <w:tcW w:w="1980" w:type="dxa"/>
            <w:shd w:val="clear" w:color="auto" w:fill="auto"/>
            <w:noWrap/>
          </w:tcPr>
          <w:p w14:paraId="15CAE79A" w14:textId="0E08511D" w:rsidR="00601FA1" w:rsidRPr="00AD0EBB" w:rsidRDefault="00601FA1" w:rsidP="00601FA1">
            <w:pPr>
              <w:pStyle w:val="Normaltabla"/>
            </w:pPr>
            <w:r w:rsidRPr="00416E59">
              <w:t>3</w:t>
            </w:r>
          </w:p>
        </w:tc>
        <w:tc>
          <w:tcPr>
            <w:tcW w:w="6752" w:type="dxa"/>
            <w:shd w:val="clear" w:color="auto" w:fill="auto"/>
            <w:noWrap/>
          </w:tcPr>
          <w:p w14:paraId="2423A95B" w14:textId="701C6F6B" w:rsidR="00601FA1" w:rsidRPr="00AD0EBB" w:rsidRDefault="00601FA1" w:rsidP="00601FA1">
            <w:pPr>
              <w:pStyle w:val="Normaltabla"/>
            </w:pPr>
            <w:r w:rsidRPr="00416E59">
              <w:t>Tipos de Documentos identificativos (no Normativa técnica del CTEAJE)</w:t>
            </w:r>
          </w:p>
        </w:tc>
      </w:tr>
      <w:tr w:rsidR="00601FA1" w:rsidRPr="00963F4D" w14:paraId="4AE9B901" w14:textId="77777777" w:rsidTr="000E2CDC">
        <w:trPr>
          <w:jc w:val="center"/>
        </w:trPr>
        <w:tc>
          <w:tcPr>
            <w:tcW w:w="1980" w:type="dxa"/>
            <w:shd w:val="clear" w:color="auto" w:fill="auto"/>
            <w:noWrap/>
          </w:tcPr>
          <w:p w14:paraId="4E18322B" w14:textId="0DEB4A52" w:rsidR="00601FA1" w:rsidRPr="00AD0EBB" w:rsidRDefault="00601FA1" w:rsidP="00601FA1">
            <w:pPr>
              <w:pStyle w:val="Normaltabla"/>
            </w:pPr>
            <w:r w:rsidRPr="00416E59">
              <w:t>4</w:t>
            </w:r>
          </w:p>
        </w:tc>
        <w:tc>
          <w:tcPr>
            <w:tcW w:w="6752" w:type="dxa"/>
            <w:shd w:val="clear" w:color="auto" w:fill="auto"/>
            <w:noWrap/>
          </w:tcPr>
          <w:p w14:paraId="11497A69" w14:textId="168ED561" w:rsidR="00601FA1" w:rsidRPr="00AD0EBB" w:rsidRDefault="00601FA1" w:rsidP="00601FA1">
            <w:pPr>
              <w:pStyle w:val="Normaltabla"/>
            </w:pPr>
            <w:r w:rsidRPr="00416E59">
              <w:t>Tipos de procedimiento</w:t>
            </w:r>
          </w:p>
        </w:tc>
      </w:tr>
      <w:tr w:rsidR="00601FA1" w:rsidRPr="00963F4D" w14:paraId="79B4940B" w14:textId="77777777" w:rsidTr="000E2CDC">
        <w:trPr>
          <w:jc w:val="center"/>
        </w:trPr>
        <w:tc>
          <w:tcPr>
            <w:tcW w:w="1980" w:type="dxa"/>
            <w:shd w:val="clear" w:color="auto" w:fill="auto"/>
            <w:noWrap/>
          </w:tcPr>
          <w:p w14:paraId="1ABF0EB9" w14:textId="009C9673" w:rsidR="00601FA1" w:rsidRPr="00AD0EBB" w:rsidRDefault="00601FA1" w:rsidP="00601FA1">
            <w:pPr>
              <w:pStyle w:val="Normaltabla"/>
            </w:pPr>
            <w:r w:rsidRPr="00416E59">
              <w:t>5</w:t>
            </w:r>
          </w:p>
        </w:tc>
        <w:tc>
          <w:tcPr>
            <w:tcW w:w="6752" w:type="dxa"/>
            <w:shd w:val="clear" w:color="auto" w:fill="auto"/>
            <w:noWrap/>
          </w:tcPr>
          <w:p w14:paraId="2EA48CA6" w14:textId="124473B3" w:rsidR="00601FA1" w:rsidRPr="00AD0EBB" w:rsidRDefault="00601FA1" w:rsidP="00601FA1">
            <w:pPr>
              <w:pStyle w:val="Normaltabla"/>
            </w:pPr>
            <w:r w:rsidRPr="00416E59">
              <w:t>Órganos Judiciales</w:t>
            </w:r>
          </w:p>
        </w:tc>
      </w:tr>
      <w:tr w:rsidR="00601FA1" w:rsidRPr="00963F4D" w14:paraId="0E4747D4" w14:textId="77777777" w:rsidTr="000E2CDC">
        <w:trPr>
          <w:jc w:val="center"/>
        </w:trPr>
        <w:tc>
          <w:tcPr>
            <w:tcW w:w="1980" w:type="dxa"/>
            <w:shd w:val="clear" w:color="auto" w:fill="auto"/>
            <w:noWrap/>
          </w:tcPr>
          <w:p w14:paraId="08862C76" w14:textId="67175D2A" w:rsidR="00601FA1" w:rsidRPr="00AD0EBB" w:rsidRDefault="00601FA1" w:rsidP="00601FA1">
            <w:pPr>
              <w:pStyle w:val="Normaltabla"/>
            </w:pPr>
            <w:r w:rsidRPr="00416E59">
              <w:t>6</w:t>
            </w:r>
          </w:p>
        </w:tc>
        <w:tc>
          <w:tcPr>
            <w:tcW w:w="6752" w:type="dxa"/>
            <w:shd w:val="clear" w:color="auto" w:fill="auto"/>
            <w:noWrap/>
          </w:tcPr>
          <w:p w14:paraId="1E6470C7" w14:textId="065DF003" w:rsidR="00601FA1" w:rsidRPr="00AD0EBB" w:rsidRDefault="00601FA1" w:rsidP="00601FA1">
            <w:pPr>
              <w:pStyle w:val="Normaltabla"/>
            </w:pPr>
            <w:r w:rsidRPr="00416E59">
              <w:t>Partidos Judiciales</w:t>
            </w:r>
          </w:p>
        </w:tc>
      </w:tr>
      <w:tr w:rsidR="00601FA1" w:rsidRPr="00963F4D" w14:paraId="4C2379BB" w14:textId="77777777" w:rsidTr="000E2CDC">
        <w:trPr>
          <w:jc w:val="center"/>
        </w:trPr>
        <w:tc>
          <w:tcPr>
            <w:tcW w:w="1980" w:type="dxa"/>
            <w:shd w:val="clear" w:color="auto" w:fill="auto"/>
            <w:noWrap/>
          </w:tcPr>
          <w:p w14:paraId="31BA6F84" w14:textId="5CCD537E" w:rsidR="00601FA1" w:rsidRPr="00AD0EBB" w:rsidRDefault="00601FA1" w:rsidP="00601FA1">
            <w:pPr>
              <w:pStyle w:val="Normaltabla"/>
            </w:pPr>
            <w:r w:rsidRPr="00416E59">
              <w:t>7</w:t>
            </w:r>
          </w:p>
        </w:tc>
        <w:tc>
          <w:tcPr>
            <w:tcW w:w="6752" w:type="dxa"/>
            <w:shd w:val="clear" w:color="auto" w:fill="auto"/>
            <w:noWrap/>
          </w:tcPr>
          <w:p w14:paraId="5854E6B4" w14:textId="4C08EFA6" w:rsidR="00601FA1" w:rsidRPr="00AD0EBB" w:rsidRDefault="00601FA1" w:rsidP="00601FA1">
            <w:pPr>
              <w:pStyle w:val="Normaltabla"/>
            </w:pPr>
            <w:r w:rsidRPr="00416E59">
              <w:t>Acciones (histórico)</w:t>
            </w:r>
          </w:p>
        </w:tc>
      </w:tr>
      <w:tr w:rsidR="00601FA1" w:rsidRPr="00963F4D" w14:paraId="5B1A48BE" w14:textId="77777777" w:rsidTr="000E2CDC">
        <w:trPr>
          <w:jc w:val="center"/>
        </w:trPr>
        <w:tc>
          <w:tcPr>
            <w:tcW w:w="1980" w:type="dxa"/>
            <w:shd w:val="clear" w:color="auto" w:fill="auto"/>
            <w:noWrap/>
          </w:tcPr>
          <w:p w14:paraId="21786F70" w14:textId="0DDE9C35" w:rsidR="00601FA1" w:rsidRPr="00AD0EBB" w:rsidRDefault="00601FA1" w:rsidP="00601FA1">
            <w:pPr>
              <w:pStyle w:val="Normaltabla"/>
            </w:pPr>
            <w:r w:rsidRPr="00416E59">
              <w:t>8</w:t>
            </w:r>
          </w:p>
        </w:tc>
        <w:tc>
          <w:tcPr>
            <w:tcW w:w="6752" w:type="dxa"/>
            <w:shd w:val="clear" w:color="auto" w:fill="auto"/>
            <w:noWrap/>
          </w:tcPr>
          <w:p w14:paraId="2457E5DE" w14:textId="301B5C1F" w:rsidR="00601FA1" w:rsidRPr="00AD0EBB" w:rsidRDefault="00601FA1" w:rsidP="00601FA1">
            <w:pPr>
              <w:pStyle w:val="Normaltabla"/>
            </w:pPr>
            <w:r w:rsidRPr="00416E59">
              <w:t>Materias – Demandas (codigoMateria)</w:t>
            </w:r>
          </w:p>
        </w:tc>
      </w:tr>
      <w:tr w:rsidR="00601FA1" w:rsidRPr="00963F4D" w14:paraId="064BF3C6" w14:textId="77777777" w:rsidTr="000E2CDC">
        <w:trPr>
          <w:jc w:val="center"/>
        </w:trPr>
        <w:tc>
          <w:tcPr>
            <w:tcW w:w="1980" w:type="dxa"/>
            <w:shd w:val="clear" w:color="auto" w:fill="auto"/>
            <w:noWrap/>
          </w:tcPr>
          <w:p w14:paraId="47FE1AE6" w14:textId="24A9D3F3" w:rsidR="00601FA1" w:rsidRPr="00AD0EBB" w:rsidRDefault="00601FA1" w:rsidP="00601FA1">
            <w:pPr>
              <w:pStyle w:val="Normaltabla"/>
            </w:pPr>
            <w:r w:rsidRPr="00416E59">
              <w:t>9</w:t>
            </w:r>
          </w:p>
        </w:tc>
        <w:tc>
          <w:tcPr>
            <w:tcW w:w="6752" w:type="dxa"/>
            <w:shd w:val="clear" w:color="auto" w:fill="auto"/>
            <w:noWrap/>
          </w:tcPr>
          <w:p w14:paraId="7A5ABE85" w14:textId="2234DE15" w:rsidR="00601FA1" w:rsidRPr="00AD0EBB" w:rsidRDefault="00601FA1" w:rsidP="00601FA1">
            <w:pPr>
              <w:pStyle w:val="Normaltabla"/>
            </w:pPr>
            <w:r w:rsidRPr="00416E59">
              <w:t>Tipos de procedimiento</w:t>
            </w:r>
          </w:p>
        </w:tc>
      </w:tr>
      <w:tr w:rsidR="00601FA1" w:rsidRPr="00963F4D" w14:paraId="0FF63E8B" w14:textId="77777777" w:rsidTr="000E2CDC">
        <w:trPr>
          <w:jc w:val="center"/>
        </w:trPr>
        <w:tc>
          <w:tcPr>
            <w:tcW w:w="1980" w:type="dxa"/>
            <w:shd w:val="clear" w:color="auto" w:fill="auto"/>
            <w:noWrap/>
          </w:tcPr>
          <w:p w14:paraId="4D799CD2" w14:textId="61388612" w:rsidR="00601FA1" w:rsidRPr="00AD0EBB" w:rsidRDefault="00601FA1" w:rsidP="00601FA1">
            <w:pPr>
              <w:pStyle w:val="Normaltabla"/>
            </w:pPr>
            <w:r w:rsidRPr="00416E59">
              <w:t>10</w:t>
            </w:r>
          </w:p>
        </w:tc>
        <w:tc>
          <w:tcPr>
            <w:tcW w:w="6752" w:type="dxa"/>
            <w:shd w:val="clear" w:color="auto" w:fill="auto"/>
            <w:noWrap/>
          </w:tcPr>
          <w:p w14:paraId="4D820492" w14:textId="507C5474" w:rsidR="00601FA1" w:rsidRPr="00AD0EBB" w:rsidRDefault="00601FA1" w:rsidP="00601FA1">
            <w:pPr>
              <w:pStyle w:val="Normaltabla"/>
            </w:pPr>
            <w:r w:rsidRPr="00416E59">
              <w:t>Tipos de Documentos identificativos</w:t>
            </w:r>
          </w:p>
        </w:tc>
      </w:tr>
      <w:tr w:rsidR="00601FA1" w:rsidRPr="00963F4D" w14:paraId="2983E25A" w14:textId="77777777" w:rsidTr="000E2CDC">
        <w:trPr>
          <w:jc w:val="center"/>
        </w:trPr>
        <w:tc>
          <w:tcPr>
            <w:tcW w:w="1980" w:type="dxa"/>
            <w:shd w:val="clear" w:color="auto" w:fill="auto"/>
            <w:noWrap/>
          </w:tcPr>
          <w:p w14:paraId="5AE4BB19" w14:textId="4CC0BFE7" w:rsidR="00601FA1" w:rsidRPr="00AD0EBB" w:rsidRDefault="00601FA1" w:rsidP="00601FA1">
            <w:pPr>
              <w:pStyle w:val="Normaltabla"/>
            </w:pPr>
            <w:r w:rsidRPr="00416E59">
              <w:t>11</w:t>
            </w:r>
          </w:p>
        </w:tc>
        <w:tc>
          <w:tcPr>
            <w:tcW w:w="6752" w:type="dxa"/>
            <w:shd w:val="clear" w:color="auto" w:fill="auto"/>
            <w:noWrap/>
          </w:tcPr>
          <w:p w14:paraId="13EA95DC" w14:textId="198EF1FD" w:rsidR="00601FA1" w:rsidRPr="00AD0EBB" w:rsidRDefault="00601FA1" w:rsidP="00601FA1">
            <w:pPr>
              <w:pStyle w:val="Normaltabla"/>
            </w:pPr>
            <w:r w:rsidRPr="00416E59">
              <w:t xml:space="preserve">Tipos Documentales </w:t>
            </w:r>
          </w:p>
        </w:tc>
      </w:tr>
      <w:tr w:rsidR="00601FA1" w:rsidRPr="00963F4D" w14:paraId="41EF5905" w14:textId="77777777" w:rsidTr="000E2CDC">
        <w:trPr>
          <w:jc w:val="center"/>
        </w:trPr>
        <w:tc>
          <w:tcPr>
            <w:tcW w:w="1980" w:type="dxa"/>
            <w:shd w:val="clear" w:color="auto" w:fill="auto"/>
            <w:noWrap/>
          </w:tcPr>
          <w:p w14:paraId="7CE6C4D2" w14:textId="1BE62E0F" w:rsidR="00601FA1" w:rsidRPr="00AD0EBB" w:rsidRDefault="00601FA1" w:rsidP="00601FA1">
            <w:pPr>
              <w:pStyle w:val="Normaltabla"/>
            </w:pPr>
            <w:r w:rsidRPr="00416E59">
              <w:t>12</w:t>
            </w:r>
          </w:p>
        </w:tc>
        <w:tc>
          <w:tcPr>
            <w:tcW w:w="6752" w:type="dxa"/>
            <w:shd w:val="clear" w:color="auto" w:fill="auto"/>
            <w:noWrap/>
          </w:tcPr>
          <w:p w14:paraId="3C19B988" w14:textId="6881C34C" w:rsidR="00601FA1" w:rsidRPr="00AD0EBB" w:rsidRDefault="00601FA1" w:rsidP="00601FA1">
            <w:pPr>
              <w:pStyle w:val="Normaltabla"/>
            </w:pPr>
            <w:r w:rsidRPr="00416E59">
              <w:t>Clases de registro</w:t>
            </w:r>
          </w:p>
        </w:tc>
      </w:tr>
      <w:tr w:rsidR="00601FA1" w:rsidRPr="00963F4D" w14:paraId="4C0D05F0" w14:textId="77777777" w:rsidTr="000E2CDC">
        <w:trPr>
          <w:jc w:val="center"/>
        </w:trPr>
        <w:tc>
          <w:tcPr>
            <w:tcW w:w="1980" w:type="dxa"/>
            <w:shd w:val="clear" w:color="auto" w:fill="auto"/>
            <w:noWrap/>
          </w:tcPr>
          <w:p w14:paraId="4DDC7365" w14:textId="552E303F" w:rsidR="00601FA1" w:rsidRPr="00AD0EBB" w:rsidRDefault="00601FA1" w:rsidP="00601FA1">
            <w:pPr>
              <w:pStyle w:val="Normaltabla"/>
            </w:pPr>
            <w:r w:rsidRPr="00416E59">
              <w:t>13</w:t>
            </w:r>
          </w:p>
        </w:tc>
        <w:tc>
          <w:tcPr>
            <w:tcW w:w="6752" w:type="dxa"/>
            <w:shd w:val="clear" w:color="auto" w:fill="auto"/>
            <w:noWrap/>
          </w:tcPr>
          <w:p w14:paraId="1D43C5EE" w14:textId="67FDC178" w:rsidR="00601FA1" w:rsidRPr="00AD0EBB" w:rsidRDefault="00601FA1" w:rsidP="00601FA1">
            <w:pPr>
              <w:pStyle w:val="Normaltabla"/>
            </w:pPr>
            <w:r w:rsidRPr="00416E59">
              <w:t>Fiscalias recepcionan atestados diligencias.</w:t>
            </w:r>
          </w:p>
        </w:tc>
      </w:tr>
      <w:tr w:rsidR="00601FA1" w:rsidRPr="00963F4D" w14:paraId="76652DB6" w14:textId="77777777" w:rsidTr="000E2CDC">
        <w:trPr>
          <w:jc w:val="center"/>
        </w:trPr>
        <w:tc>
          <w:tcPr>
            <w:tcW w:w="1980" w:type="dxa"/>
            <w:shd w:val="clear" w:color="auto" w:fill="auto"/>
            <w:noWrap/>
          </w:tcPr>
          <w:p w14:paraId="12060FAA" w14:textId="0CF3F79B" w:rsidR="00601FA1" w:rsidRPr="00AD0EBB" w:rsidRDefault="00601FA1" w:rsidP="00601FA1">
            <w:pPr>
              <w:pStyle w:val="Normaltabla"/>
            </w:pPr>
            <w:r w:rsidRPr="00416E59">
              <w:t>14</w:t>
            </w:r>
          </w:p>
        </w:tc>
        <w:tc>
          <w:tcPr>
            <w:tcW w:w="6752" w:type="dxa"/>
            <w:shd w:val="clear" w:color="auto" w:fill="auto"/>
            <w:noWrap/>
          </w:tcPr>
          <w:p w14:paraId="0D93B3CB" w14:textId="066EB514" w:rsidR="00601FA1" w:rsidRPr="00AD0EBB" w:rsidRDefault="00601FA1" w:rsidP="00601FA1">
            <w:pPr>
              <w:pStyle w:val="Normaltabla"/>
            </w:pPr>
            <w:r w:rsidRPr="00416E59">
              <w:t>Clases de registro por órgano judicial (comunidad y provincia)</w:t>
            </w:r>
          </w:p>
        </w:tc>
      </w:tr>
    </w:tbl>
    <w:p w14:paraId="4AD9107B" w14:textId="77777777" w:rsidR="0094557B" w:rsidRPr="0094557B" w:rsidRDefault="0094557B" w:rsidP="0094557B"/>
    <w:p w14:paraId="12674456" w14:textId="5453312F" w:rsidR="009D62A2" w:rsidRDefault="009D62A2" w:rsidP="009D62A2">
      <w:pPr>
        <w:pStyle w:val="Ttulo3"/>
      </w:pPr>
      <w:bookmarkStart w:id="9" w:name="_Toc106094159"/>
      <w:r>
        <w:t>Tipos de orden</w:t>
      </w:r>
      <w:bookmarkEnd w:id="9"/>
    </w:p>
    <w:p w14:paraId="1692AF72" w14:textId="33972259" w:rsidR="009179B6" w:rsidRDefault="009179B6" w:rsidP="009179B6">
      <w:pPr>
        <w:pStyle w:val="Ttulo4"/>
      </w:pPr>
      <w:r>
        <w:t>Normativa técnica del CTEAJE</w:t>
      </w:r>
    </w:p>
    <w:p w14:paraId="480D9064" w14:textId="01A3C8D5" w:rsidR="00601FA1" w:rsidRPr="00601FA1" w:rsidRDefault="00601FA1" w:rsidP="00601FA1">
      <w:r w:rsidRPr="00601FA1">
        <w:t>LexNET extiende la Normativa técnica del CTEAJE, y por tanto se considera un catálogo con codificación propia.</w:t>
      </w:r>
    </w:p>
    <w:p w14:paraId="3D1EED99" w14:textId="60CF1C7A" w:rsidR="009179B6" w:rsidRDefault="009179B6" w:rsidP="009179B6">
      <w:pPr>
        <w:pStyle w:val="Ttulo4"/>
      </w:pPr>
      <w:r>
        <w:t>Codificación LexNET</w:t>
      </w:r>
    </w:p>
    <w:tbl>
      <w:tblPr>
        <w:tblW w:w="8737"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5"/>
        <w:gridCol w:w="6752"/>
      </w:tblGrid>
      <w:tr w:rsidR="0094557B" w:rsidRPr="00AD0EBB" w14:paraId="14ED4AC8" w14:textId="77777777" w:rsidTr="00601FA1">
        <w:trPr>
          <w:trHeight w:val="397"/>
          <w:tblHeader/>
          <w:jc w:val="center"/>
        </w:trPr>
        <w:tc>
          <w:tcPr>
            <w:tcW w:w="1985" w:type="dxa"/>
            <w:tcBorders>
              <w:bottom w:val="single" w:sz="6" w:space="0" w:color="717074"/>
              <w:right w:val="single" w:sz="6" w:space="0" w:color="FFFFFF"/>
            </w:tcBorders>
            <w:shd w:val="clear" w:color="auto" w:fill="074E8E" w:themeFill="text2"/>
            <w:noWrap/>
            <w:tcMar>
              <w:top w:w="0" w:type="dxa"/>
            </w:tcMar>
            <w:vAlign w:val="center"/>
          </w:tcPr>
          <w:p w14:paraId="52FF483E" w14:textId="5AF371FF" w:rsidR="0094557B" w:rsidRPr="00AD0EBB" w:rsidRDefault="00601FA1"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268344A6" w14:textId="04334834" w:rsidR="0094557B" w:rsidRPr="00AD0EBB" w:rsidRDefault="00601FA1" w:rsidP="00EC1026">
            <w:pPr>
              <w:pStyle w:val="TablaTtulo1"/>
            </w:pPr>
            <w:r>
              <w:t>DESCRIPCIÓN</w:t>
            </w:r>
          </w:p>
        </w:tc>
      </w:tr>
      <w:tr w:rsidR="00601FA1" w:rsidRPr="00963F4D" w14:paraId="2CA86AB2" w14:textId="77777777" w:rsidTr="00D476C0">
        <w:trPr>
          <w:jc w:val="center"/>
        </w:trPr>
        <w:tc>
          <w:tcPr>
            <w:tcW w:w="1985" w:type="dxa"/>
            <w:shd w:val="clear" w:color="auto" w:fill="auto"/>
            <w:noWrap/>
          </w:tcPr>
          <w:p w14:paraId="6E5A9027" w14:textId="783148DC" w:rsidR="00601FA1" w:rsidRPr="00AD0EBB" w:rsidRDefault="00601FA1" w:rsidP="00601FA1">
            <w:pPr>
              <w:pStyle w:val="Normaltabla"/>
            </w:pPr>
            <w:r w:rsidRPr="00F76CA4">
              <w:t>0</w:t>
            </w:r>
          </w:p>
        </w:tc>
        <w:tc>
          <w:tcPr>
            <w:tcW w:w="6752" w:type="dxa"/>
            <w:shd w:val="clear" w:color="auto" w:fill="auto"/>
            <w:noWrap/>
          </w:tcPr>
          <w:p w14:paraId="23591C89" w14:textId="15C50C7F" w:rsidR="00601FA1" w:rsidRPr="00AD0EBB" w:rsidRDefault="00601FA1" w:rsidP="00601FA1">
            <w:pPr>
              <w:pStyle w:val="Normaltabla"/>
            </w:pPr>
            <w:r w:rsidRPr="00F76CA4">
              <w:t>ESPECIAL</w:t>
            </w:r>
          </w:p>
        </w:tc>
      </w:tr>
      <w:tr w:rsidR="00601FA1" w:rsidRPr="00963F4D" w14:paraId="6AC3E128" w14:textId="77777777" w:rsidTr="00D476C0">
        <w:trPr>
          <w:jc w:val="center"/>
        </w:trPr>
        <w:tc>
          <w:tcPr>
            <w:tcW w:w="1985" w:type="dxa"/>
            <w:shd w:val="clear" w:color="auto" w:fill="auto"/>
            <w:noWrap/>
          </w:tcPr>
          <w:p w14:paraId="5411E79C" w14:textId="437D1F41" w:rsidR="00601FA1" w:rsidRPr="00AD0EBB" w:rsidRDefault="00601FA1" w:rsidP="00601FA1">
            <w:pPr>
              <w:pStyle w:val="Normaltabla"/>
            </w:pPr>
            <w:r w:rsidRPr="00F76CA4">
              <w:t>1</w:t>
            </w:r>
          </w:p>
        </w:tc>
        <w:tc>
          <w:tcPr>
            <w:tcW w:w="6752" w:type="dxa"/>
            <w:shd w:val="clear" w:color="auto" w:fill="auto"/>
            <w:noWrap/>
          </w:tcPr>
          <w:p w14:paraId="4DEF274F" w14:textId="3224E684" w:rsidR="00601FA1" w:rsidRPr="00AD0EBB" w:rsidRDefault="00601FA1" w:rsidP="00601FA1">
            <w:pPr>
              <w:pStyle w:val="Normaltabla"/>
            </w:pPr>
            <w:r w:rsidRPr="00F76CA4">
              <w:t>CIVIL</w:t>
            </w:r>
          </w:p>
        </w:tc>
      </w:tr>
      <w:tr w:rsidR="00601FA1" w:rsidRPr="00963F4D" w14:paraId="1FF84510" w14:textId="77777777" w:rsidTr="00D476C0">
        <w:trPr>
          <w:jc w:val="center"/>
        </w:trPr>
        <w:tc>
          <w:tcPr>
            <w:tcW w:w="1985" w:type="dxa"/>
            <w:shd w:val="clear" w:color="auto" w:fill="auto"/>
            <w:noWrap/>
          </w:tcPr>
          <w:p w14:paraId="381D6D35" w14:textId="4CAC30FE" w:rsidR="00601FA1" w:rsidRPr="00AD0EBB" w:rsidRDefault="00601FA1" w:rsidP="00601FA1">
            <w:pPr>
              <w:pStyle w:val="Normaltabla"/>
            </w:pPr>
            <w:r w:rsidRPr="00F76CA4">
              <w:t>2</w:t>
            </w:r>
          </w:p>
        </w:tc>
        <w:tc>
          <w:tcPr>
            <w:tcW w:w="6752" w:type="dxa"/>
            <w:shd w:val="clear" w:color="auto" w:fill="auto"/>
            <w:noWrap/>
          </w:tcPr>
          <w:p w14:paraId="5BF34DB0" w14:textId="04E04E5A" w:rsidR="00601FA1" w:rsidRPr="00AD0EBB" w:rsidRDefault="00601FA1" w:rsidP="00601FA1">
            <w:pPr>
              <w:pStyle w:val="Normaltabla"/>
            </w:pPr>
            <w:r w:rsidRPr="00F76CA4">
              <w:t>PENAL</w:t>
            </w:r>
          </w:p>
        </w:tc>
      </w:tr>
      <w:tr w:rsidR="00601FA1" w:rsidRPr="00963F4D" w14:paraId="3DA71E11" w14:textId="77777777" w:rsidTr="00D476C0">
        <w:trPr>
          <w:jc w:val="center"/>
        </w:trPr>
        <w:tc>
          <w:tcPr>
            <w:tcW w:w="1985" w:type="dxa"/>
            <w:shd w:val="clear" w:color="auto" w:fill="auto"/>
            <w:noWrap/>
          </w:tcPr>
          <w:p w14:paraId="4A75D80C" w14:textId="2C2A9083" w:rsidR="00601FA1" w:rsidRPr="00AD0EBB" w:rsidRDefault="00601FA1" w:rsidP="00601FA1">
            <w:pPr>
              <w:pStyle w:val="Normaltabla"/>
            </w:pPr>
            <w:r w:rsidRPr="00F76CA4">
              <w:lastRenderedPageBreak/>
              <w:t>3</w:t>
            </w:r>
          </w:p>
        </w:tc>
        <w:tc>
          <w:tcPr>
            <w:tcW w:w="6752" w:type="dxa"/>
            <w:shd w:val="clear" w:color="auto" w:fill="auto"/>
            <w:noWrap/>
          </w:tcPr>
          <w:p w14:paraId="25EE2FA9" w14:textId="77F6C5CE" w:rsidR="00601FA1" w:rsidRPr="00AD0EBB" w:rsidRDefault="00601FA1" w:rsidP="00601FA1">
            <w:pPr>
              <w:pStyle w:val="Normaltabla"/>
            </w:pPr>
            <w:r w:rsidRPr="00F76CA4">
              <w:t>CONTENCIOSO</w:t>
            </w:r>
          </w:p>
        </w:tc>
      </w:tr>
      <w:tr w:rsidR="00601FA1" w:rsidRPr="00963F4D" w14:paraId="1D3B3CFB" w14:textId="77777777" w:rsidTr="00D476C0">
        <w:trPr>
          <w:jc w:val="center"/>
        </w:trPr>
        <w:tc>
          <w:tcPr>
            <w:tcW w:w="1985" w:type="dxa"/>
            <w:shd w:val="clear" w:color="auto" w:fill="auto"/>
            <w:noWrap/>
          </w:tcPr>
          <w:p w14:paraId="54BCF9F2" w14:textId="510F7655" w:rsidR="00601FA1" w:rsidRPr="00AD0EBB" w:rsidRDefault="00601FA1" w:rsidP="00601FA1">
            <w:pPr>
              <w:pStyle w:val="Normaltabla"/>
            </w:pPr>
            <w:r w:rsidRPr="00F76CA4">
              <w:t>4</w:t>
            </w:r>
          </w:p>
        </w:tc>
        <w:tc>
          <w:tcPr>
            <w:tcW w:w="6752" w:type="dxa"/>
            <w:shd w:val="clear" w:color="auto" w:fill="auto"/>
            <w:noWrap/>
          </w:tcPr>
          <w:p w14:paraId="70CDAB8D" w14:textId="593B7684" w:rsidR="00601FA1" w:rsidRPr="00AD0EBB" w:rsidRDefault="00601FA1" w:rsidP="00601FA1">
            <w:pPr>
              <w:pStyle w:val="Normaltabla"/>
            </w:pPr>
            <w:r w:rsidRPr="00F76CA4">
              <w:t>SOCIAL</w:t>
            </w:r>
          </w:p>
        </w:tc>
      </w:tr>
      <w:tr w:rsidR="00601FA1" w:rsidRPr="00963F4D" w14:paraId="567A37D1" w14:textId="77777777" w:rsidTr="00D476C0">
        <w:trPr>
          <w:jc w:val="center"/>
        </w:trPr>
        <w:tc>
          <w:tcPr>
            <w:tcW w:w="1985" w:type="dxa"/>
            <w:shd w:val="clear" w:color="auto" w:fill="auto"/>
            <w:noWrap/>
          </w:tcPr>
          <w:p w14:paraId="0C164D48" w14:textId="593E8569" w:rsidR="00601FA1" w:rsidRPr="00AD0EBB" w:rsidRDefault="00601FA1" w:rsidP="00601FA1">
            <w:pPr>
              <w:pStyle w:val="Normaltabla"/>
            </w:pPr>
            <w:r w:rsidRPr="00F76CA4">
              <w:t>5</w:t>
            </w:r>
          </w:p>
        </w:tc>
        <w:tc>
          <w:tcPr>
            <w:tcW w:w="6752" w:type="dxa"/>
            <w:shd w:val="clear" w:color="auto" w:fill="auto"/>
            <w:noWrap/>
          </w:tcPr>
          <w:p w14:paraId="4E9F75E2" w14:textId="4E90F6B8" w:rsidR="00601FA1" w:rsidRPr="00AD0EBB" w:rsidRDefault="00601FA1" w:rsidP="00601FA1">
            <w:pPr>
              <w:pStyle w:val="Normaltabla"/>
            </w:pPr>
            <w:r w:rsidRPr="00F76CA4">
              <w:t>MILITAR</w:t>
            </w:r>
          </w:p>
        </w:tc>
      </w:tr>
      <w:tr w:rsidR="00601FA1" w:rsidRPr="00963F4D" w14:paraId="18654C1C" w14:textId="77777777" w:rsidTr="00D476C0">
        <w:trPr>
          <w:jc w:val="center"/>
        </w:trPr>
        <w:tc>
          <w:tcPr>
            <w:tcW w:w="1985" w:type="dxa"/>
            <w:shd w:val="clear" w:color="auto" w:fill="auto"/>
            <w:noWrap/>
          </w:tcPr>
          <w:p w14:paraId="1E87B103" w14:textId="2A55C810" w:rsidR="00601FA1" w:rsidRPr="00AD0EBB" w:rsidRDefault="00601FA1" w:rsidP="00601FA1">
            <w:pPr>
              <w:pStyle w:val="Normaltabla"/>
            </w:pPr>
            <w:r w:rsidRPr="00F76CA4">
              <w:t>6</w:t>
            </w:r>
          </w:p>
        </w:tc>
        <w:tc>
          <w:tcPr>
            <w:tcW w:w="6752" w:type="dxa"/>
            <w:shd w:val="clear" w:color="auto" w:fill="auto"/>
            <w:noWrap/>
          </w:tcPr>
          <w:p w14:paraId="569E77C3" w14:textId="37E8D1C6" w:rsidR="00601FA1" w:rsidRPr="00AD0EBB" w:rsidRDefault="00601FA1" w:rsidP="00601FA1">
            <w:pPr>
              <w:pStyle w:val="Normaltabla"/>
            </w:pPr>
            <w:r w:rsidRPr="00F76CA4">
              <w:t>CONSTITUCIONAL</w:t>
            </w:r>
          </w:p>
        </w:tc>
      </w:tr>
    </w:tbl>
    <w:p w14:paraId="04845163" w14:textId="77777777" w:rsidR="0094557B" w:rsidRPr="0094557B" w:rsidRDefault="0094557B" w:rsidP="0094557B"/>
    <w:p w14:paraId="0E3384AD" w14:textId="0A52B6E8" w:rsidR="009D62A2" w:rsidRDefault="009D62A2" w:rsidP="009D62A2">
      <w:pPr>
        <w:pStyle w:val="Ttulo3"/>
      </w:pPr>
      <w:bookmarkStart w:id="10" w:name="_Toc106094160"/>
      <w:r>
        <w:t>Funciones de los intervinientes</w:t>
      </w:r>
      <w:bookmarkEnd w:id="10"/>
    </w:p>
    <w:p w14:paraId="223FA50B" w14:textId="028CCE58" w:rsidR="009179B6" w:rsidRDefault="009179B6" w:rsidP="009179B6">
      <w:pPr>
        <w:pStyle w:val="Ttulo4"/>
      </w:pPr>
      <w:r>
        <w:t>Normativa técnica del CTEAJE</w:t>
      </w:r>
    </w:p>
    <w:p w14:paraId="71B67844" w14:textId="5C50FF66" w:rsidR="00601FA1" w:rsidRDefault="00601FA1" w:rsidP="00601FA1">
      <w:r w:rsidRPr="00601FA1">
        <w:t>El listado de funciones de intervinientes se consultará mediante el servicio ObtenerCatalogos</w:t>
      </w:r>
      <w:r w:rsidR="00AD30A2">
        <w:t>General</w:t>
      </w:r>
      <w:r w:rsidRPr="00601FA1">
        <w:t xml:space="preserve"> con el código de catálogo 2.</w:t>
      </w:r>
    </w:p>
    <w:p w14:paraId="6E418007" w14:textId="305CC320" w:rsidR="009D62A2" w:rsidRDefault="009D62A2" w:rsidP="00601FA1">
      <w:pPr>
        <w:pStyle w:val="Ttulo3"/>
      </w:pPr>
      <w:bookmarkStart w:id="11" w:name="_Toc106094161"/>
      <w:r>
        <w:t>Tipos de materias</w:t>
      </w:r>
      <w:bookmarkEnd w:id="11"/>
    </w:p>
    <w:p w14:paraId="06104C20" w14:textId="2F3DBAF2" w:rsidR="009179B6" w:rsidRDefault="009179B6" w:rsidP="009179B6">
      <w:pPr>
        <w:pStyle w:val="Ttulo4"/>
      </w:pPr>
      <w:r>
        <w:t>Normativa técnica del CTEAJE</w:t>
      </w:r>
    </w:p>
    <w:p w14:paraId="2B5647D9" w14:textId="369D807F" w:rsidR="0094557B" w:rsidRDefault="00AD30A2" w:rsidP="0094557B">
      <w:r w:rsidRPr="00AD30A2">
        <w:t>El listado de materias se consultará mediante el servicio ObtenerCatalogos</w:t>
      </w:r>
      <w:r>
        <w:t>General</w:t>
      </w:r>
      <w:r w:rsidRPr="00AD30A2">
        <w:t xml:space="preserve"> con el código de catálogo 8.</w:t>
      </w:r>
    </w:p>
    <w:p w14:paraId="66DB64B9" w14:textId="77777777" w:rsidR="00AD30A2" w:rsidRDefault="00AD30A2" w:rsidP="00AD30A2">
      <w:r>
        <w:t>El campo visibilidad puede tomar los siguientes valores:</w:t>
      </w:r>
    </w:p>
    <w:p w14:paraId="09B3F9EE" w14:textId="0D8FB665" w:rsidR="00AD30A2" w:rsidRDefault="00AD30A2" w:rsidP="00A30C7A">
      <w:pPr>
        <w:pStyle w:val="Textovietanivel1"/>
      </w:pPr>
      <w:r>
        <w:t xml:space="preserve">0: Para envíos con destino No Tribunal Supremo </w:t>
      </w:r>
    </w:p>
    <w:p w14:paraId="5887E871" w14:textId="70FC5E68" w:rsidR="00AD30A2" w:rsidRDefault="00AD30A2" w:rsidP="00A30C7A">
      <w:pPr>
        <w:pStyle w:val="Textovietanivel1"/>
      </w:pPr>
      <w:r>
        <w:t xml:space="preserve">1: Para envíos con destino Tribunal Supremo </w:t>
      </w:r>
    </w:p>
    <w:p w14:paraId="513511EE" w14:textId="3A8C2595" w:rsidR="00AD30A2" w:rsidRDefault="00AD30A2" w:rsidP="00A30C7A">
      <w:pPr>
        <w:pStyle w:val="Textovietanivel1"/>
      </w:pPr>
      <w:r>
        <w:t>2: Ambos</w:t>
      </w:r>
    </w:p>
    <w:p w14:paraId="5357572F" w14:textId="51FC2485" w:rsidR="00AD30A2" w:rsidRPr="0094557B" w:rsidRDefault="00AD30A2" w:rsidP="00AD30A2">
      <w:r>
        <w:t>Desde la versión 3.22 se añade el parámetro &lt;seleccionable&gt; para indicar si una materia se puede o no seleccionar.</w:t>
      </w:r>
    </w:p>
    <w:p w14:paraId="72770C54" w14:textId="200A615D" w:rsidR="009D62A2" w:rsidRDefault="009D62A2" w:rsidP="009D62A2">
      <w:pPr>
        <w:pStyle w:val="Ttulo3"/>
      </w:pPr>
      <w:bookmarkStart w:id="12" w:name="_Toc106094162"/>
      <w:r>
        <w:t>Tipos de procedimientos</w:t>
      </w:r>
      <w:bookmarkEnd w:id="12"/>
    </w:p>
    <w:p w14:paraId="4945ED99" w14:textId="34D188AE" w:rsidR="009179B6" w:rsidRDefault="009179B6" w:rsidP="009179B6">
      <w:pPr>
        <w:pStyle w:val="Ttulo4"/>
      </w:pPr>
      <w:r>
        <w:t>Normativa técnica del CTEAJE</w:t>
      </w:r>
    </w:p>
    <w:p w14:paraId="657554E6" w14:textId="19B442D9" w:rsidR="00AB1B0C" w:rsidRPr="00AB1B0C" w:rsidRDefault="00AB1B0C" w:rsidP="00AB1B0C">
      <w:r w:rsidRPr="00AB1B0C">
        <w:t>El listado de tipos de procedimientos según la Normativa técnica del CTEAJE se consultará mediante el servicio ObtenerCatalogos, con el código de catálogo 9.</w:t>
      </w:r>
    </w:p>
    <w:p w14:paraId="7B14A3D1" w14:textId="662CDD2D" w:rsidR="009179B6" w:rsidRDefault="009179B6" w:rsidP="009179B6">
      <w:pPr>
        <w:pStyle w:val="Ttulo4"/>
      </w:pPr>
      <w:r>
        <w:t>Codificación LexNET</w:t>
      </w:r>
    </w:p>
    <w:p w14:paraId="622DE53B" w14:textId="6F6E3519" w:rsidR="0094557B" w:rsidRPr="0094557B" w:rsidRDefault="00AB1B0C" w:rsidP="0094557B">
      <w:r w:rsidRPr="00B2571E">
        <w:rPr>
          <w:lang w:eastAsia="es-ES"/>
        </w:rPr>
        <w:t xml:space="preserve">El listado de </w:t>
      </w:r>
      <w:r>
        <w:rPr>
          <w:lang w:eastAsia="es-ES"/>
        </w:rPr>
        <w:t xml:space="preserve">tipos de procedimientos según la codificación LexNET </w:t>
      </w:r>
      <w:r w:rsidRPr="00B2571E">
        <w:rPr>
          <w:lang w:eastAsia="es-ES"/>
        </w:rPr>
        <w:t>se consultará mediante el servicio ObtenerCatalogos</w:t>
      </w:r>
      <w:r>
        <w:rPr>
          <w:lang w:eastAsia="es-ES"/>
        </w:rPr>
        <w:t>, con el código de catálogo 4</w:t>
      </w:r>
      <w:r w:rsidRPr="00B2571E">
        <w:rPr>
          <w:lang w:eastAsia="es-ES"/>
        </w:rPr>
        <w:t>.</w:t>
      </w:r>
    </w:p>
    <w:p w14:paraId="16194F1D" w14:textId="46305803" w:rsidR="009179B6" w:rsidRDefault="009D62A2" w:rsidP="00444183">
      <w:pPr>
        <w:pStyle w:val="Ttulo3"/>
      </w:pPr>
      <w:bookmarkStart w:id="13" w:name="_Toc106094163"/>
      <w:r>
        <w:t>Tipologías de procedimientos</w:t>
      </w:r>
      <w:bookmarkEnd w:id="13"/>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2121"/>
        <w:gridCol w:w="6611"/>
      </w:tblGrid>
      <w:tr w:rsidR="0094557B" w:rsidRPr="00AD0EBB" w14:paraId="62EDA86E" w14:textId="77777777" w:rsidTr="00AB1B0C">
        <w:trPr>
          <w:trHeight w:val="397"/>
          <w:tblHeader/>
          <w:jc w:val="center"/>
        </w:trPr>
        <w:tc>
          <w:tcPr>
            <w:tcW w:w="2121" w:type="dxa"/>
            <w:tcBorders>
              <w:bottom w:val="single" w:sz="6" w:space="0" w:color="717074"/>
              <w:right w:val="single" w:sz="6" w:space="0" w:color="FFFFFF"/>
            </w:tcBorders>
            <w:shd w:val="clear" w:color="auto" w:fill="074E8E" w:themeFill="text2"/>
            <w:noWrap/>
            <w:tcMar>
              <w:top w:w="0" w:type="dxa"/>
            </w:tcMar>
            <w:vAlign w:val="center"/>
          </w:tcPr>
          <w:p w14:paraId="45686880" w14:textId="51CA053C" w:rsidR="0094557B" w:rsidRPr="00AD0EBB" w:rsidRDefault="00AB1B0C" w:rsidP="00EC1026">
            <w:pPr>
              <w:pStyle w:val="TablaTtulo1"/>
            </w:pPr>
            <w:r>
              <w:lastRenderedPageBreak/>
              <w:t>CÓDIGO</w:t>
            </w:r>
          </w:p>
        </w:tc>
        <w:tc>
          <w:tcPr>
            <w:tcW w:w="6611" w:type="dxa"/>
            <w:tcBorders>
              <w:left w:val="single" w:sz="6" w:space="0" w:color="FFFFFF"/>
              <w:bottom w:val="single" w:sz="6" w:space="0" w:color="717074"/>
            </w:tcBorders>
            <w:shd w:val="clear" w:color="auto" w:fill="074E8E" w:themeFill="text2"/>
            <w:noWrap/>
            <w:tcMar>
              <w:top w:w="0" w:type="dxa"/>
            </w:tcMar>
            <w:vAlign w:val="center"/>
          </w:tcPr>
          <w:p w14:paraId="517DD1FD" w14:textId="723AA266" w:rsidR="0094557B" w:rsidRPr="00AD0EBB" w:rsidRDefault="00AB1B0C" w:rsidP="00EC1026">
            <w:pPr>
              <w:pStyle w:val="TablaTtulo1"/>
            </w:pPr>
            <w:r>
              <w:t>DESCRIPCIÓN</w:t>
            </w:r>
          </w:p>
        </w:tc>
      </w:tr>
      <w:tr w:rsidR="00AB1B0C" w:rsidRPr="00963F4D" w14:paraId="3710E8D8" w14:textId="77777777" w:rsidTr="00AB1B0C">
        <w:trPr>
          <w:jc w:val="center"/>
        </w:trPr>
        <w:tc>
          <w:tcPr>
            <w:tcW w:w="2121" w:type="dxa"/>
            <w:shd w:val="clear" w:color="auto" w:fill="auto"/>
            <w:noWrap/>
          </w:tcPr>
          <w:p w14:paraId="526375C7" w14:textId="62B49451" w:rsidR="00AB1B0C" w:rsidRPr="00AD0EBB" w:rsidRDefault="00AB1B0C" w:rsidP="00AB1B0C">
            <w:pPr>
              <w:pStyle w:val="Normaltabla"/>
            </w:pPr>
            <w:r w:rsidRPr="000C7894">
              <w:t>PR</w:t>
            </w:r>
          </w:p>
        </w:tc>
        <w:tc>
          <w:tcPr>
            <w:tcW w:w="6611" w:type="dxa"/>
            <w:shd w:val="clear" w:color="auto" w:fill="auto"/>
            <w:noWrap/>
          </w:tcPr>
          <w:p w14:paraId="4CAA29C3" w14:textId="44AADBF0" w:rsidR="00AB1B0C" w:rsidRPr="00AD0EBB" w:rsidRDefault="00AB1B0C" w:rsidP="00AB1B0C">
            <w:pPr>
              <w:pStyle w:val="Normaltabla"/>
            </w:pPr>
            <w:r w:rsidRPr="000C7894">
              <w:t>Principal</w:t>
            </w:r>
          </w:p>
        </w:tc>
      </w:tr>
      <w:tr w:rsidR="00AB1B0C" w:rsidRPr="00963F4D" w14:paraId="6A65F9D9" w14:textId="77777777" w:rsidTr="00AB1B0C">
        <w:trPr>
          <w:jc w:val="center"/>
        </w:trPr>
        <w:tc>
          <w:tcPr>
            <w:tcW w:w="2121" w:type="dxa"/>
            <w:shd w:val="clear" w:color="auto" w:fill="auto"/>
            <w:noWrap/>
          </w:tcPr>
          <w:p w14:paraId="1EC1797E" w14:textId="69C47155" w:rsidR="00AB1B0C" w:rsidRPr="00AD0EBB" w:rsidRDefault="00AB1B0C" w:rsidP="00AB1B0C">
            <w:pPr>
              <w:pStyle w:val="Normaltabla"/>
            </w:pPr>
            <w:r w:rsidRPr="000C7894">
              <w:t>PS</w:t>
            </w:r>
          </w:p>
        </w:tc>
        <w:tc>
          <w:tcPr>
            <w:tcW w:w="6611" w:type="dxa"/>
            <w:shd w:val="clear" w:color="auto" w:fill="auto"/>
            <w:noWrap/>
          </w:tcPr>
          <w:p w14:paraId="7F5E9423" w14:textId="303CC058" w:rsidR="00AB1B0C" w:rsidRPr="00AD0EBB" w:rsidRDefault="00AB1B0C" w:rsidP="00AB1B0C">
            <w:pPr>
              <w:pStyle w:val="Normaltabla"/>
            </w:pPr>
            <w:r w:rsidRPr="000C7894">
              <w:t>Pieza Separada</w:t>
            </w:r>
          </w:p>
        </w:tc>
      </w:tr>
      <w:tr w:rsidR="00AB1B0C" w:rsidRPr="00963F4D" w14:paraId="6A598C98" w14:textId="77777777" w:rsidTr="00AB1B0C">
        <w:trPr>
          <w:jc w:val="center"/>
        </w:trPr>
        <w:tc>
          <w:tcPr>
            <w:tcW w:w="2121" w:type="dxa"/>
            <w:shd w:val="clear" w:color="auto" w:fill="auto"/>
            <w:noWrap/>
          </w:tcPr>
          <w:p w14:paraId="2C49E76B" w14:textId="25ABAA1D" w:rsidR="00AB1B0C" w:rsidRPr="00AD0EBB" w:rsidRDefault="00AB1B0C" w:rsidP="00AB1B0C">
            <w:pPr>
              <w:pStyle w:val="Normaltabla"/>
            </w:pPr>
            <w:r w:rsidRPr="000C7894">
              <w:t>RE</w:t>
            </w:r>
          </w:p>
        </w:tc>
        <w:tc>
          <w:tcPr>
            <w:tcW w:w="6611" w:type="dxa"/>
            <w:shd w:val="clear" w:color="auto" w:fill="auto"/>
            <w:noWrap/>
          </w:tcPr>
          <w:p w14:paraId="2A3FBD9A" w14:textId="45A9F293" w:rsidR="00AB1B0C" w:rsidRPr="00AD0EBB" w:rsidRDefault="00AB1B0C" w:rsidP="00AB1B0C">
            <w:pPr>
              <w:pStyle w:val="Normaltabla"/>
            </w:pPr>
            <w:r w:rsidRPr="000C7894">
              <w:t>Recurso</w:t>
            </w:r>
          </w:p>
        </w:tc>
      </w:tr>
      <w:tr w:rsidR="00AB1B0C" w:rsidRPr="00963F4D" w14:paraId="41A6F426" w14:textId="77777777" w:rsidTr="00AB1B0C">
        <w:trPr>
          <w:jc w:val="center"/>
        </w:trPr>
        <w:tc>
          <w:tcPr>
            <w:tcW w:w="2121" w:type="dxa"/>
            <w:shd w:val="clear" w:color="auto" w:fill="auto"/>
            <w:noWrap/>
          </w:tcPr>
          <w:p w14:paraId="08098380" w14:textId="23CBDBA7" w:rsidR="00AB1B0C" w:rsidRPr="00AD0EBB" w:rsidRDefault="00AB1B0C" w:rsidP="00AB1B0C">
            <w:pPr>
              <w:pStyle w:val="Normaltabla"/>
            </w:pPr>
            <w:r w:rsidRPr="000C7894">
              <w:t>AJ</w:t>
            </w:r>
          </w:p>
        </w:tc>
        <w:tc>
          <w:tcPr>
            <w:tcW w:w="6611" w:type="dxa"/>
            <w:shd w:val="clear" w:color="auto" w:fill="auto"/>
            <w:noWrap/>
          </w:tcPr>
          <w:p w14:paraId="70066D96" w14:textId="5EB65EDF" w:rsidR="00AB1B0C" w:rsidRPr="00AD0EBB" w:rsidRDefault="00AB1B0C" w:rsidP="00AB1B0C">
            <w:pPr>
              <w:pStyle w:val="Normaltabla"/>
            </w:pPr>
            <w:r w:rsidRPr="000C7894">
              <w:t>Auxilio Judicial</w:t>
            </w:r>
          </w:p>
        </w:tc>
      </w:tr>
      <w:tr w:rsidR="00AB1B0C" w:rsidRPr="00963F4D" w14:paraId="4756A864" w14:textId="77777777" w:rsidTr="00AB1B0C">
        <w:trPr>
          <w:jc w:val="center"/>
        </w:trPr>
        <w:tc>
          <w:tcPr>
            <w:tcW w:w="2121" w:type="dxa"/>
            <w:shd w:val="clear" w:color="auto" w:fill="auto"/>
            <w:noWrap/>
          </w:tcPr>
          <w:p w14:paraId="18280EF4" w14:textId="15627C9D" w:rsidR="00AB1B0C" w:rsidRPr="00AD0EBB" w:rsidRDefault="00AB1B0C" w:rsidP="00AB1B0C">
            <w:pPr>
              <w:pStyle w:val="Normaltabla"/>
            </w:pPr>
            <w:r w:rsidRPr="000C7894">
              <w:t>EJ</w:t>
            </w:r>
          </w:p>
        </w:tc>
        <w:tc>
          <w:tcPr>
            <w:tcW w:w="6611" w:type="dxa"/>
            <w:shd w:val="clear" w:color="auto" w:fill="auto"/>
            <w:noWrap/>
          </w:tcPr>
          <w:p w14:paraId="53D256BE" w14:textId="7E534037" w:rsidR="00AB1B0C" w:rsidRPr="00AD0EBB" w:rsidRDefault="00AB1B0C" w:rsidP="00AB1B0C">
            <w:pPr>
              <w:pStyle w:val="Normaltabla"/>
            </w:pPr>
            <w:r w:rsidRPr="000C7894">
              <w:t>Ejecución</w:t>
            </w:r>
          </w:p>
        </w:tc>
      </w:tr>
    </w:tbl>
    <w:p w14:paraId="5D63D39C" w14:textId="77777777" w:rsidR="0094557B" w:rsidRPr="0094557B" w:rsidRDefault="0094557B" w:rsidP="0094557B"/>
    <w:p w14:paraId="00F547F1" w14:textId="2BF1059E" w:rsidR="009D62A2" w:rsidRDefault="009D62A2" w:rsidP="009D62A2">
      <w:pPr>
        <w:pStyle w:val="Ttulo3"/>
      </w:pPr>
      <w:bookmarkStart w:id="14" w:name="_Toc106094164"/>
      <w:r>
        <w:t>Tipologías de persona</w:t>
      </w:r>
      <w:bookmarkEnd w:id="14"/>
    </w:p>
    <w:p w14:paraId="546F21E0" w14:textId="2B2FE8F2" w:rsidR="009179B6" w:rsidRDefault="009179B6" w:rsidP="00C60669">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2121"/>
        <w:gridCol w:w="6611"/>
      </w:tblGrid>
      <w:tr w:rsidR="0094557B" w:rsidRPr="00AD0EBB" w14:paraId="21BD5A43" w14:textId="77777777" w:rsidTr="00AB1B0C">
        <w:trPr>
          <w:trHeight w:val="397"/>
          <w:tblHeader/>
          <w:jc w:val="center"/>
        </w:trPr>
        <w:tc>
          <w:tcPr>
            <w:tcW w:w="2121" w:type="dxa"/>
            <w:tcBorders>
              <w:bottom w:val="single" w:sz="6" w:space="0" w:color="717074"/>
              <w:right w:val="single" w:sz="6" w:space="0" w:color="FFFFFF"/>
            </w:tcBorders>
            <w:shd w:val="clear" w:color="auto" w:fill="074E8E" w:themeFill="text2"/>
            <w:noWrap/>
            <w:tcMar>
              <w:top w:w="0" w:type="dxa"/>
            </w:tcMar>
            <w:vAlign w:val="center"/>
          </w:tcPr>
          <w:p w14:paraId="77FD5AEF" w14:textId="743B6D9B" w:rsidR="0094557B" w:rsidRPr="00AD0EBB" w:rsidRDefault="00AB1B0C" w:rsidP="00EC1026">
            <w:pPr>
              <w:pStyle w:val="TablaTtulo1"/>
            </w:pPr>
            <w:r>
              <w:t>CÓDIGO</w:t>
            </w:r>
          </w:p>
        </w:tc>
        <w:tc>
          <w:tcPr>
            <w:tcW w:w="6611" w:type="dxa"/>
            <w:tcBorders>
              <w:left w:val="single" w:sz="6" w:space="0" w:color="FFFFFF"/>
              <w:bottom w:val="single" w:sz="6" w:space="0" w:color="717074"/>
            </w:tcBorders>
            <w:shd w:val="clear" w:color="auto" w:fill="074E8E" w:themeFill="text2"/>
            <w:noWrap/>
            <w:tcMar>
              <w:top w:w="0" w:type="dxa"/>
            </w:tcMar>
            <w:vAlign w:val="center"/>
          </w:tcPr>
          <w:p w14:paraId="4D96801B" w14:textId="7B3223BA" w:rsidR="0094557B" w:rsidRPr="00AD0EBB" w:rsidRDefault="00AB1B0C" w:rsidP="00EC1026">
            <w:pPr>
              <w:pStyle w:val="TablaTtulo1"/>
            </w:pPr>
            <w:r>
              <w:t>DESCRIPCIÓN</w:t>
            </w:r>
          </w:p>
        </w:tc>
      </w:tr>
      <w:tr w:rsidR="00AB1B0C" w:rsidRPr="00963F4D" w14:paraId="10CC491A" w14:textId="77777777" w:rsidTr="00E54336">
        <w:trPr>
          <w:jc w:val="center"/>
        </w:trPr>
        <w:tc>
          <w:tcPr>
            <w:tcW w:w="2121" w:type="dxa"/>
            <w:shd w:val="clear" w:color="auto" w:fill="auto"/>
            <w:noWrap/>
          </w:tcPr>
          <w:p w14:paraId="783C76A2" w14:textId="5B9BF618" w:rsidR="00AB1B0C" w:rsidRPr="00AD0EBB" w:rsidRDefault="00AB1B0C" w:rsidP="00AB1B0C">
            <w:pPr>
              <w:pStyle w:val="Normaltabla"/>
            </w:pPr>
            <w:r w:rsidRPr="004F3E3E">
              <w:t xml:space="preserve">001     </w:t>
            </w:r>
          </w:p>
        </w:tc>
        <w:tc>
          <w:tcPr>
            <w:tcW w:w="6611" w:type="dxa"/>
            <w:shd w:val="clear" w:color="auto" w:fill="auto"/>
            <w:noWrap/>
          </w:tcPr>
          <w:p w14:paraId="42A00AD4" w14:textId="7D4D8D4A" w:rsidR="00AB1B0C" w:rsidRPr="00AD0EBB" w:rsidRDefault="00AB1B0C" w:rsidP="00AB1B0C">
            <w:pPr>
              <w:pStyle w:val="Normaltabla"/>
            </w:pPr>
            <w:r w:rsidRPr="004F3E3E">
              <w:t>Jurídica</w:t>
            </w:r>
          </w:p>
        </w:tc>
      </w:tr>
      <w:tr w:rsidR="00AB1B0C" w:rsidRPr="00963F4D" w14:paraId="60210E2E" w14:textId="77777777" w:rsidTr="00E54336">
        <w:trPr>
          <w:jc w:val="center"/>
        </w:trPr>
        <w:tc>
          <w:tcPr>
            <w:tcW w:w="2121" w:type="dxa"/>
            <w:shd w:val="clear" w:color="auto" w:fill="auto"/>
            <w:noWrap/>
          </w:tcPr>
          <w:p w14:paraId="081D1502" w14:textId="5C87AA1E" w:rsidR="00AB1B0C" w:rsidRPr="00AD0EBB" w:rsidRDefault="00AB1B0C" w:rsidP="00AB1B0C">
            <w:pPr>
              <w:pStyle w:val="Normaltabla"/>
            </w:pPr>
            <w:r w:rsidRPr="004F3E3E">
              <w:t>002</w:t>
            </w:r>
          </w:p>
        </w:tc>
        <w:tc>
          <w:tcPr>
            <w:tcW w:w="6611" w:type="dxa"/>
            <w:shd w:val="clear" w:color="auto" w:fill="auto"/>
            <w:noWrap/>
          </w:tcPr>
          <w:p w14:paraId="5EBBA7CB" w14:textId="297B2B9A" w:rsidR="00AB1B0C" w:rsidRPr="00AD0EBB" w:rsidRDefault="00AB1B0C" w:rsidP="00AB1B0C">
            <w:pPr>
              <w:pStyle w:val="Normaltabla"/>
            </w:pPr>
            <w:r w:rsidRPr="004F3E3E">
              <w:t>Física</w:t>
            </w:r>
          </w:p>
        </w:tc>
      </w:tr>
      <w:tr w:rsidR="00AB1B0C" w:rsidRPr="00963F4D" w14:paraId="32E54A51" w14:textId="77777777" w:rsidTr="00E54336">
        <w:trPr>
          <w:jc w:val="center"/>
        </w:trPr>
        <w:tc>
          <w:tcPr>
            <w:tcW w:w="2121" w:type="dxa"/>
            <w:shd w:val="clear" w:color="auto" w:fill="auto"/>
            <w:noWrap/>
          </w:tcPr>
          <w:p w14:paraId="7FDE5C06" w14:textId="75446931" w:rsidR="00AB1B0C" w:rsidRPr="00AD0EBB" w:rsidRDefault="00AB1B0C" w:rsidP="00AB1B0C">
            <w:pPr>
              <w:pStyle w:val="Normaltabla"/>
            </w:pPr>
            <w:r w:rsidRPr="004F3E3E">
              <w:t>003</w:t>
            </w:r>
          </w:p>
        </w:tc>
        <w:tc>
          <w:tcPr>
            <w:tcW w:w="6611" w:type="dxa"/>
            <w:shd w:val="clear" w:color="auto" w:fill="auto"/>
            <w:noWrap/>
          </w:tcPr>
          <w:p w14:paraId="107D52FC" w14:textId="5C846A1F" w:rsidR="00AB1B0C" w:rsidRPr="00AD0EBB" w:rsidRDefault="00AB1B0C" w:rsidP="00AB1B0C">
            <w:pPr>
              <w:pStyle w:val="Normaltabla"/>
            </w:pPr>
            <w:r w:rsidRPr="004F3E3E">
              <w:t>Ente sin personalidad jurídica</w:t>
            </w:r>
          </w:p>
        </w:tc>
      </w:tr>
    </w:tbl>
    <w:p w14:paraId="0169F5CE" w14:textId="77777777" w:rsidR="0094557B" w:rsidRPr="0094557B" w:rsidRDefault="0094557B" w:rsidP="0094557B"/>
    <w:p w14:paraId="6E15B487" w14:textId="71A70D94" w:rsidR="009D62A2" w:rsidRDefault="009D62A2" w:rsidP="009D62A2">
      <w:pPr>
        <w:pStyle w:val="Ttulo3"/>
      </w:pPr>
      <w:bookmarkStart w:id="15" w:name="_Toc106094165"/>
      <w:r>
        <w:t>Tipos de acciones</w:t>
      </w:r>
      <w:bookmarkEnd w:id="15"/>
    </w:p>
    <w:p w14:paraId="30C0E10D" w14:textId="2F5BBB57" w:rsidR="009179B6" w:rsidRDefault="009179B6" w:rsidP="009179B6">
      <w:pPr>
        <w:pStyle w:val="Ttulo4"/>
      </w:pPr>
      <w:r>
        <w:t>Normativa técnica del CTEAJE</w:t>
      </w:r>
    </w:p>
    <w:p w14:paraId="6D2ECE3F" w14:textId="69188CC0" w:rsidR="00AB1B0C" w:rsidRPr="00AB1B0C" w:rsidRDefault="00AB1B0C" w:rsidP="00AB1B0C">
      <w:r w:rsidRPr="00AB1B0C">
        <w:t>Este catálogo no existe en la Normativa técnica del CTEAJE.</w:t>
      </w:r>
    </w:p>
    <w:p w14:paraId="54546177" w14:textId="4EE9927D" w:rsidR="009179B6" w:rsidRDefault="009179B6" w:rsidP="009179B6">
      <w:pPr>
        <w:pStyle w:val="Ttulo4"/>
      </w:pPr>
      <w:r>
        <w:t>Codificación LexNET</w:t>
      </w:r>
    </w:p>
    <w:p w14:paraId="71A5950E" w14:textId="320AE838" w:rsidR="0094557B" w:rsidRPr="0094557B" w:rsidRDefault="00047A3B" w:rsidP="0094557B">
      <w:r w:rsidRPr="00047A3B">
        <w:t>El listado de acciones se consultará mediante el servicio ObtenerCatalogos</w:t>
      </w:r>
      <w:r w:rsidR="006B178E">
        <w:t>General</w:t>
      </w:r>
      <w:r w:rsidRPr="00047A3B">
        <w:t xml:space="preserve"> con el código de catálogo 7.</w:t>
      </w:r>
    </w:p>
    <w:p w14:paraId="6BDE8C9E" w14:textId="3D172D7C" w:rsidR="009D62A2" w:rsidRDefault="009D62A2" w:rsidP="009D62A2">
      <w:pPr>
        <w:pStyle w:val="Ttulo3"/>
      </w:pPr>
      <w:bookmarkStart w:id="16" w:name="_Toc106094166"/>
      <w:r>
        <w:t>Tipo</w:t>
      </w:r>
      <w:r w:rsidR="006B178E">
        <w:t xml:space="preserve"> y subtipo</w:t>
      </w:r>
      <w:r>
        <w:t xml:space="preserve"> documental</w:t>
      </w:r>
      <w:bookmarkEnd w:id="16"/>
    </w:p>
    <w:p w14:paraId="162EA2FE" w14:textId="6587BF9F" w:rsidR="009179B6" w:rsidRDefault="009179B6" w:rsidP="009179B6">
      <w:pPr>
        <w:pStyle w:val="Ttulo4"/>
      </w:pPr>
      <w:r>
        <w:t>Normativa técnica del CTEAJE</w:t>
      </w:r>
    </w:p>
    <w:p w14:paraId="23CF1EEA" w14:textId="6D5E2BAB" w:rsidR="00047A3B" w:rsidRPr="00047A3B" w:rsidRDefault="00047A3B" w:rsidP="00047A3B">
      <w:r w:rsidRPr="00047A3B">
        <w:t>Este catálogo no existe en la Normativa técnica del CTEAJE.</w:t>
      </w:r>
    </w:p>
    <w:p w14:paraId="6974B4A8" w14:textId="5F02C825" w:rsidR="009179B6" w:rsidRDefault="009179B6" w:rsidP="009179B6">
      <w:pPr>
        <w:pStyle w:val="Ttulo4"/>
      </w:pPr>
      <w:r>
        <w:t>Codificación LexNET</w:t>
      </w:r>
    </w:p>
    <w:p w14:paraId="34430E4E" w14:textId="2DA63066" w:rsidR="0094557B" w:rsidRPr="0094557B" w:rsidRDefault="006B178E" w:rsidP="00EC28FF">
      <w:r w:rsidRPr="00047A3B">
        <w:t xml:space="preserve">El listado de </w:t>
      </w:r>
      <w:r>
        <w:t>tipos y subtipos documentales</w:t>
      </w:r>
      <w:r w:rsidRPr="00047A3B">
        <w:t xml:space="preserve"> se consultará mediante el servicio ObtenerCatalogos</w:t>
      </w:r>
      <w:r>
        <w:t>General</w:t>
      </w:r>
      <w:r w:rsidRPr="00047A3B">
        <w:t xml:space="preserve"> con el código de catálogo </w:t>
      </w:r>
      <w:r>
        <w:t>11</w:t>
      </w:r>
      <w:r w:rsidRPr="00047A3B">
        <w:t>.</w:t>
      </w:r>
    </w:p>
    <w:p w14:paraId="2E620B25" w14:textId="0B41CB2B" w:rsidR="009D62A2" w:rsidRDefault="009D62A2" w:rsidP="009D62A2">
      <w:pPr>
        <w:pStyle w:val="Ttulo3"/>
      </w:pPr>
      <w:bookmarkStart w:id="17" w:name="_Toc106094167"/>
      <w:r>
        <w:lastRenderedPageBreak/>
        <w:t>Tipos de documentos identificativos</w:t>
      </w:r>
      <w:bookmarkEnd w:id="17"/>
    </w:p>
    <w:p w14:paraId="4CBEB2D9" w14:textId="77AA3D9C" w:rsidR="0094557B" w:rsidRDefault="009179B6" w:rsidP="009C0EF8">
      <w:pPr>
        <w:pStyle w:val="Ttulo4"/>
      </w:pPr>
      <w:r>
        <w:t>Normativa técnica del CTEAJE</w:t>
      </w:r>
    </w:p>
    <w:p w14:paraId="590A8860" w14:textId="2BD8710A" w:rsidR="008E6B76" w:rsidRPr="008E6B76" w:rsidRDefault="008E6B76" w:rsidP="008E6B76">
      <w:r w:rsidRPr="008E6B76">
        <w:t>El listado de tipos de documentos identificativos se consultará mediante el servicio ObtenerCatalogos, con el código de catálogo 10.</w:t>
      </w:r>
    </w:p>
    <w:p w14:paraId="3FFE4B9B" w14:textId="4B0C92D4" w:rsidR="009D62A2" w:rsidRDefault="009D62A2" w:rsidP="009D62A2">
      <w:pPr>
        <w:pStyle w:val="Ttulo3"/>
      </w:pPr>
      <w:bookmarkStart w:id="18" w:name="_Toc106094168"/>
      <w:r>
        <w:t>Tipologías de sexo</w:t>
      </w:r>
      <w:bookmarkEnd w:id="18"/>
    </w:p>
    <w:p w14:paraId="39BB63AD" w14:textId="2A827A09" w:rsidR="009179B6" w:rsidRDefault="009179B6" w:rsidP="00DF0A07">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2B101D23"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36733142" w14:textId="644F6E53"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7C357D2D" w14:textId="0EF90B34" w:rsidR="0094557B" w:rsidRPr="00AD0EBB" w:rsidRDefault="008E6B76" w:rsidP="00EC1026">
            <w:pPr>
              <w:pStyle w:val="TablaTtulo1"/>
            </w:pPr>
            <w:r>
              <w:t>DESCRIPCIÓN</w:t>
            </w:r>
          </w:p>
        </w:tc>
      </w:tr>
      <w:tr w:rsidR="0094557B" w:rsidRPr="00963F4D" w14:paraId="372B9D2C" w14:textId="77777777" w:rsidTr="008E6B76">
        <w:trPr>
          <w:jc w:val="center"/>
        </w:trPr>
        <w:tc>
          <w:tcPr>
            <w:tcW w:w="1980" w:type="dxa"/>
            <w:shd w:val="clear" w:color="auto" w:fill="auto"/>
            <w:noWrap/>
          </w:tcPr>
          <w:p w14:paraId="243A8FDF" w14:textId="5BFD8C12" w:rsidR="0094557B" w:rsidRPr="00AD0EBB" w:rsidRDefault="008E6B76" w:rsidP="00EC1026">
            <w:pPr>
              <w:pStyle w:val="Normaltabla"/>
            </w:pPr>
            <w:r>
              <w:t>H</w:t>
            </w:r>
          </w:p>
        </w:tc>
        <w:tc>
          <w:tcPr>
            <w:tcW w:w="6752" w:type="dxa"/>
            <w:shd w:val="clear" w:color="auto" w:fill="auto"/>
            <w:noWrap/>
            <w:vAlign w:val="center"/>
          </w:tcPr>
          <w:p w14:paraId="75AE34C7" w14:textId="4B50F5B9" w:rsidR="0094557B" w:rsidRPr="00AD0EBB" w:rsidRDefault="008E6B76" w:rsidP="00EC1026">
            <w:pPr>
              <w:pStyle w:val="Normaltabla"/>
            </w:pPr>
            <w:r>
              <w:t>Hombre</w:t>
            </w:r>
          </w:p>
        </w:tc>
      </w:tr>
      <w:tr w:rsidR="0094557B" w:rsidRPr="00963F4D" w14:paraId="02CC8971" w14:textId="77777777" w:rsidTr="008E6B76">
        <w:trPr>
          <w:jc w:val="center"/>
        </w:trPr>
        <w:tc>
          <w:tcPr>
            <w:tcW w:w="1980" w:type="dxa"/>
            <w:shd w:val="clear" w:color="auto" w:fill="auto"/>
            <w:noWrap/>
          </w:tcPr>
          <w:p w14:paraId="1F396399" w14:textId="3DD77F10" w:rsidR="0094557B" w:rsidRPr="00AD0EBB" w:rsidRDefault="008E6B76" w:rsidP="00EC1026">
            <w:pPr>
              <w:pStyle w:val="Normaltabla"/>
            </w:pPr>
            <w:r>
              <w:t>M</w:t>
            </w:r>
          </w:p>
        </w:tc>
        <w:tc>
          <w:tcPr>
            <w:tcW w:w="6752" w:type="dxa"/>
            <w:shd w:val="clear" w:color="auto" w:fill="auto"/>
            <w:noWrap/>
            <w:vAlign w:val="center"/>
          </w:tcPr>
          <w:p w14:paraId="77AEAA6A" w14:textId="7366B079" w:rsidR="0094557B" w:rsidRPr="00AD0EBB" w:rsidRDefault="008E6B76" w:rsidP="00EC1026">
            <w:pPr>
              <w:pStyle w:val="Normaltabla"/>
            </w:pPr>
            <w:r>
              <w:t>Mujer</w:t>
            </w:r>
          </w:p>
        </w:tc>
      </w:tr>
      <w:tr w:rsidR="008E6B76" w:rsidRPr="00963F4D" w14:paraId="77CE2C22" w14:textId="77777777" w:rsidTr="008E6B76">
        <w:trPr>
          <w:jc w:val="center"/>
        </w:trPr>
        <w:tc>
          <w:tcPr>
            <w:tcW w:w="1980" w:type="dxa"/>
            <w:shd w:val="clear" w:color="auto" w:fill="auto"/>
            <w:noWrap/>
          </w:tcPr>
          <w:p w14:paraId="49F1C8EE" w14:textId="655E9875" w:rsidR="008E6B76" w:rsidRPr="00AD0EBB" w:rsidRDefault="008E6B76" w:rsidP="00EC1026">
            <w:pPr>
              <w:pStyle w:val="Normaltabla"/>
            </w:pPr>
            <w:r>
              <w:t>N</w:t>
            </w:r>
          </w:p>
        </w:tc>
        <w:tc>
          <w:tcPr>
            <w:tcW w:w="6752" w:type="dxa"/>
            <w:shd w:val="clear" w:color="auto" w:fill="auto"/>
            <w:noWrap/>
            <w:vAlign w:val="center"/>
          </w:tcPr>
          <w:p w14:paraId="5BB632F8" w14:textId="27AA716D" w:rsidR="008E6B76" w:rsidRPr="00AD0EBB" w:rsidRDefault="008E6B76" w:rsidP="00EC1026">
            <w:pPr>
              <w:pStyle w:val="Normaltabla"/>
            </w:pPr>
            <w:r>
              <w:t>No consta</w:t>
            </w:r>
          </w:p>
        </w:tc>
      </w:tr>
    </w:tbl>
    <w:p w14:paraId="6E449690" w14:textId="77777777" w:rsidR="0094557B" w:rsidRPr="0094557B" w:rsidRDefault="0094557B" w:rsidP="0094557B"/>
    <w:p w14:paraId="2F14D96F" w14:textId="57E91355" w:rsidR="009D62A2" w:rsidRDefault="009D62A2" w:rsidP="009D62A2">
      <w:pPr>
        <w:pStyle w:val="Ttulo3"/>
      </w:pPr>
      <w:bookmarkStart w:id="19" w:name="_Toc106094169"/>
      <w:r>
        <w:t>Tipologías de país y nacionalidad</w:t>
      </w:r>
      <w:bookmarkEnd w:id="19"/>
    </w:p>
    <w:p w14:paraId="239775C7" w14:textId="4421FA2D" w:rsidR="009179B6" w:rsidRDefault="009179B6" w:rsidP="009179B6">
      <w:pPr>
        <w:pStyle w:val="Ttulo4"/>
      </w:pPr>
      <w:r>
        <w:t>Normativa técnica del CTEAJE</w:t>
      </w:r>
    </w:p>
    <w:p w14:paraId="6BB171C9" w14:textId="5FDD6061" w:rsidR="0094557B" w:rsidRPr="0094557B" w:rsidRDefault="008E6B76" w:rsidP="008E6B76">
      <w:r w:rsidRPr="008E6B76">
        <w:t>Se usa la codificación definida en la Normativa técnica del CTEAJE</w:t>
      </w:r>
    </w:p>
    <w:p w14:paraId="39488FFB" w14:textId="6E5C98C8" w:rsidR="009D62A2" w:rsidRDefault="009D62A2" w:rsidP="009D62A2">
      <w:pPr>
        <w:pStyle w:val="Ttulo3"/>
      </w:pPr>
      <w:bookmarkStart w:id="20" w:name="_Toc106094170"/>
      <w:r>
        <w:t>Tipos de vía</w:t>
      </w:r>
      <w:bookmarkEnd w:id="20"/>
    </w:p>
    <w:p w14:paraId="715E1429" w14:textId="4636ED66" w:rsidR="009179B6" w:rsidRDefault="009179B6" w:rsidP="009179B6">
      <w:pPr>
        <w:pStyle w:val="Ttulo4"/>
      </w:pPr>
      <w:r>
        <w:t>Normativa técnica del CTEAJE</w:t>
      </w:r>
    </w:p>
    <w:p w14:paraId="19A854AC" w14:textId="0C4A6F91" w:rsidR="0094557B" w:rsidRPr="0094557B" w:rsidRDefault="008E6B76" w:rsidP="008E6B76">
      <w:r w:rsidRPr="008E6B76">
        <w:t>Se usa la codificación definida en la Normativa técnica del CTEAJE</w:t>
      </w:r>
    </w:p>
    <w:p w14:paraId="6519DD79" w14:textId="33A386F7" w:rsidR="009D62A2" w:rsidRDefault="009D62A2" w:rsidP="009D62A2">
      <w:pPr>
        <w:pStyle w:val="Ttulo3"/>
      </w:pPr>
      <w:bookmarkStart w:id="21" w:name="_Toc106094171"/>
      <w:r>
        <w:t>Tipo de resolución</w:t>
      </w:r>
      <w:bookmarkEnd w:id="21"/>
    </w:p>
    <w:p w14:paraId="3EF8859D" w14:textId="78D4ECCE" w:rsidR="009179B6" w:rsidRDefault="009179B6" w:rsidP="00BB634D">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491DBB23"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5AA70684" w14:textId="46C01E28"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4B1EEA9" w14:textId="6499B6D4" w:rsidR="0094557B" w:rsidRPr="00AD0EBB" w:rsidRDefault="008E6B76" w:rsidP="00EC1026">
            <w:pPr>
              <w:pStyle w:val="TablaTtulo1"/>
            </w:pPr>
            <w:r>
              <w:t>DESCRIPCIÓN</w:t>
            </w:r>
          </w:p>
        </w:tc>
      </w:tr>
      <w:tr w:rsidR="0094557B" w:rsidRPr="00963F4D" w14:paraId="61D43C74" w14:textId="77777777" w:rsidTr="008E6B76">
        <w:trPr>
          <w:jc w:val="center"/>
        </w:trPr>
        <w:tc>
          <w:tcPr>
            <w:tcW w:w="1980" w:type="dxa"/>
            <w:shd w:val="clear" w:color="auto" w:fill="auto"/>
            <w:noWrap/>
          </w:tcPr>
          <w:p w14:paraId="14A0FD37" w14:textId="2B3EDC1F" w:rsidR="0094557B" w:rsidRPr="00AD0EBB" w:rsidRDefault="008E6B76" w:rsidP="00EC1026">
            <w:pPr>
              <w:pStyle w:val="Normaltabla"/>
            </w:pPr>
            <w:r>
              <w:t>D</w:t>
            </w:r>
          </w:p>
        </w:tc>
        <w:tc>
          <w:tcPr>
            <w:tcW w:w="6752" w:type="dxa"/>
            <w:shd w:val="clear" w:color="auto" w:fill="auto"/>
            <w:noWrap/>
            <w:vAlign w:val="center"/>
          </w:tcPr>
          <w:p w14:paraId="7F1EF61A" w14:textId="21D4F2EF" w:rsidR="0094557B" w:rsidRPr="00AD0EBB" w:rsidRDefault="008E6B76" w:rsidP="00EC1026">
            <w:pPr>
              <w:pStyle w:val="Normaltabla"/>
            </w:pPr>
            <w:r>
              <w:t>Decreto</w:t>
            </w:r>
          </w:p>
        </w:tc>
      </w:tr>
      <w:tr w:rsidR="0094557B" w:rsidRPr="00963F4D" w14:paraId="4FA69444" w14:textId="77777777" w:rsidTr="008E6B76">
        <w:trPr>
          <w:jc w:val="center"/>
        </w:trPr>
        <w:tc>
          <w:tcPr>
            <w:tcW w:w="1980" w:type="dxa"/>
            <w:shd w:val="clear" w:color="auto" w:fill="auto"/>
            <w:noWrap/>
          </w:tcPr>
          <w:p w14:paraId="26201578" w14:textId="67004923" w:rsidR="0094557B" w:rsidRPr="00AD0EBB" w:rsidRDefault="008E6B76" w:rsidP="00EC1026">
            <w:pPr>
              <w:pStyle w:val="Normaltabla"/>
            </w:pPr>
            <w:r>
              <w:t>P</w:t>
            </w:r>
          </w:p>
        </w:tc>
        <w:tc>
          <w:tcPr>
            <w:tcW w:w="6752" w:type="dxa"/>
            <w:shd w:val="clear" w:color="auto" w:fill="auto"/>
            <w:noWrap/>
            <w:vAlign w:val="center"/>
          </w:tcPr>
          <w:p w14:paraId="37E46294" w14:textId="0C964E03" w:rsidR="0094557B" w:rsidRPr="00AD0EBB" w:rsidRDefault="008E6B76" w:rsidP="00EC1026">
            <w:pPr>
              <w:pStyle w:val="Normaltabla"/>
            </w:pPr>
            <w:r>
              <w:t>Providencia</w:t>
            </w:r>
          </w:p>
        </w:tc>
      </w:tr>
      <w:tr w:rsidR="008E6B76" w:rsidRPr="00963F4D" w14:paraId="746567D7" w14:textId="77777777" w:rsidTr="008E6B76">
        <w:trPr>
          <w:jc w:val="center"/>
        </w:trPr>
        <w:tc>
          <w:tcPr>
            <w:tcW w:w="1980" w:type="dxa"/>
            <w:shd w:val="clear" w:color="auto" w:fill="auto"/>
            <w:noWrap/>
          </w:tcPr>
          <w:p w14:paraId="552135FE" w14:textId="3CA7ED43" w:rsidR="008E6B76" w:rsidRPr="00AD0EBB" w:rsidRDefault="008E6B76" w:rsidP="00EC1026">
            <w:pPr>
              <w:pStyle w:val="Normaltabla"/>
            </w:pPr>
            <w:r>
              <w:t>S</w:t>
            </w:r>
          </w:p>
        </w:tc>
        <w:tc>
          <w:tcPr>
            <w:tcW w:w="6752" w:type="dxa"/>
            <w:shd w:val="clear" w:color="auto" w:fill="auto"/>
            <w:noWrap/>
            <w:vAlign w:val="center"/>
          </w:tcPr>
          <w:p w14:paraId="76213E71" w14:textId="40B1D424" w:rsidR="008E6B76" w:rsidRPr="00AD0EBB" w:rsidRDefault="008E6B76" w:rsidP="00EC1026">
            <w:pPr>
              <w:pStyle w:val="Normaltabla"/>
            </w:pPr>
            <w:r>
              <w:t>Sentencia</w:t>
            </w:r>
          </w:p>
        </w:tc>
      </w:tr>
      <w:tr w:rsidR="008E6B76" w:rsidRPr="00963F4D" w14:paraId="31C0A88D" w14:textId="77777777" w:rsidTr="008E6B76">
        <w:trPr>
          <w:jc w:val="center"/>
        </w:trPr>
        <w:tc>
          <w:tcPr>
            <w:tcW w:w="1980" w:type="dxa"/>
            <w:shd w:val="clear" w:color="auto" w:fill="auto"/>
            <w:noWrap/>
          </w:tcPr>
          <w:p w14:paraId="4283BF53" w14:textId="5011BAD0" w:rsidR="008E6B76" w:rsidRPr="00AD0EBB" w:rsidRDefault="008E6B76" w:rsidP="00EC1026">
            <w:pPr>
              <w:pStyle w:val="Normaltabla"/>
            </w:pPr>
            <w:r>
              <w:t>A</w:t>
            </w:r>
          </w:p>
        </w:tc>
        <w:tc>
          <w:tcPr>
            <w:tcW w:w="6752" w:type="dxa"/>
            <w:shd w:val="clear" w:color="auto" w:fill="auto"/>
            <w:noWrap/>
            <w:vAlign w:val="center"/>
          </w:tcPr>
          <w:p w14:paraId="534FA6D9" w14:textId="6074047A" w:rsidR="008E6B76" w:rsidRPr="00AD0EBB" w:rsidRDefault="008E6B76" w:rsidP="00EC1026">
            <w:pPr>
              <w:pStyle w:val="Normaltabla"/>
            </w:pPr>
            <w:r>
              <w:t>Auto</w:t>
            </w:r>
          </w:p>
        </w:tc>
      </w:tr>
      <w:tr w:rsidR="008E6B76" w:rsidRPr="00963F4D" w14:paraId="6C14D74A" w14:textId="77777777" w:rsidTr="008E6B76">
        <w:trPr>
          <w:jc w:val="center"/>
        </w:trPr>
        <w:tc>
          <w:tcPr>
            <w:tcW w:w="1980" w:type="dxa"/>
            <w:shd w:val="clear" w:color="auto" w:fill="auto"/>
            <w:noWrap/>
          </w:tcPr>
          <w:p w14:paraId="05863B60" w14:textId="47E961D1" w:rsidR="008E6B76" w:rsidRPr="00AD0EBB" w:rsidRDefault="008E6B76" w:rsidP="00EC1026">
            <w:pPr>
              <w:pStyle w:val="Normaltabla"/>
            </w:pPr>
            <w:r>
              <w:t>C</w:t>
            </w:r>
          </w:p>
        </w:tc>
        <w:tc>
          <w:tcPr>
            <w:tcW w:w="6752" w:type="dxa"/>
            <w:shd w:val="clear" w:color="auto" w:fill="auto"/>
            <w:noWrap/>
            <w:vAlign w:val="center"/>
          </w:tcPr>
          <w:p w14:paraId="09A0777E" w14:textId="27EE1476" w:rsidR="008E6B76" w:rsidRPr="00AD0EBB" w:rsidRDefault="008E6B76" w:rsidP="00EC1026">
            <w:pPr>
              <w:pStyle w:val="Normaltabla"/>
            </w:pPr>
            <w:r>
              <w:t>Acuerdo</w:t>
            </w:r>
          </w:p>
        </w:tc>
      </w:tr>
    </w:tbl>
    <w:p w14:paraId="3195EA3B" w14:textId="77777777" w:rsidR="0094557B" w:rsidRPr="0094557B" w:rsidRDefault="0094557B" w:rsidP="0094557B"/>
    <w:p w14:paraId="4B1FD656" w14:textId="2D3D70F3" w:rsidR="009D62A2" w:rsidRDefault="009D62A2" w:rsidP="009D62A2">
      <w:pPr>
        <w:pStyle w:val="Ttulo3"/>
      </w:pPr>
      <w:bookmarkStart w:id="22" w:name="_Toc106094172"/>
      <w:r>
        <w:t>Tipologías de comunidad</w:t>
      </w:r>
      <w:bookmarkEnd w:id="22"/>
    </w:p>
    <w:p w14:paraId="2922E01D" w14:textId="56390181" w:rsidR="009179B6" w:rsidRDefault="009179B6" w:rsidP="009179B6">
      <w:pPr>
        <w:pStyle w:val="Ttulo4"/>
      </w:pPr>
      <w:r>
        <w:t>Normativa técnica del CTEAJE</w:t>
      </w:r>
    </w:p>
    <w:p w14:paraId="63FBA2A1" w14:textId="3C384A5A" w:rsidR="008E6B76" w:rsidRPr="008E6B76" w:rsidRDefault="008E6B76" w:rsidP="008E6B76">
      <w:r w:rsidRPr="008E6B76">
        <w:t>LexNET no utiliza Normativa técnica del CTEAJE para las comunidades autónomas.</w:t>
      </w:r>
    </w:p>
    <w:p w14:paraId="682130C0" w14:textId="67C42C35"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09FE0C2E"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0DC9F0A7" w14:textId="7A6368B8"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1721E294" w14:textId="3FCA310E" w:rsidR="0094557B" w:rsidRPr="00AD0EBB" w:rsidRDefault="008E6B76" w:rsidP="00EC1026">
            <w:pPr>
              <w:pStyle w:val="TablaTtulo1"/>
            </w:pPr>
            <w:r>
              <w:t>DESCRIPCIÓN</w:t>
            </w:r>
          </w:p>
        </w:tc>
      </w:tr>
      <w:tr w:rsidR="007D659B" w:rsidRPr="00963F4D" w14:paraId="59E461B6" w14:textId="77777777" w:rsidTr="003660FA">
        <w:trPr>
          <w:jc w:val="center"/>
        </w:trPr>
        <w:tc>
          <w:tcPr>
            <w:tcW w:w="1980" w:type="dxa"/>
            <w:shd w:val="clear" w:color="auto" w:fill="auto"/>
            <w:noWrap/>
          </w:tcPr>
          <w:p w14:paraId="7225EDF7" w14:textId="1E00DD03" w:rsidR="007D659B" w:rsidRPr="00AD0EBB" w:rsidRDefault="007D659B" w:rsidP="007D659B">
            <w:pPr>
              <w:pStyle w:val="Normaltabla"/>
            </w:pPr>
            <w:r w:rsidRPr="00FE7CCF">
              <w:t>01</w:t>
            </w:r>
          </w:p>
        </w:tc>
        <w:tc>
          <w:tcPr>
            <w:tcW w:w="6752" w:type="dxa"/>
            <w:shd w:val="clear" w:color="auto" w:fill="auto"/>
            <w:noWrap/>
          </w:tcPr>
          <w:p w14:paraId="342711D8" w14:textId="222B84C6" w:rsidR="007D659B" w:rsidRPr="00AD0EBB" w:rsidRDefault="007D659B" w:rsidP="007D659B">
            <w:pPr>
              <w:pStyle w:val="Normaltabla"/>
            </w:pPr>
            <w:r w:rsidRPr="00FE7CCF">
              <w:t>Andalucía</w:t>
            </w:r>
          </w:p>
        </w:tc>
      </w:tr>
      <w:tr w:rsidR="007D659B" w:rsidRPr="00963F4D" w14:paraId="1C96E46A" w14:textId="77777777" w:rsidTr="003660FA">
        <w:trPr>
          <w:jc w:val="center"/>
        </w:trPr>
        <w:tc>
          <w:tcPr>
            <w:tcW w:w="1980" w:type="dxa"/>
            <w:shd w:val="clear" w:color="auto" w:fill="auto"/>
            <w:noWrap/>
          </w:tcPr>
          <w:p w14:paraId="29855F95" w14:textId="7A915ABF" w:rsidR="007D659B" w:rsidRPr="00AD0EBB" w:rsidRDefault="007D659B" w:rsidP="007D659B">
            <w:pPr>
              <w:pStyle w:val="Normaltabla"/>
            </w:pPr>
            <w:r w:rsidRPr="00FE7CCF">
              <w:t>02</w:t>
            </w:r>
          </w:p>
        </w:tc>
        <w:tc>
          <w:tcPr>
            <w:tcW w:w="6752" w:type="dxa"/>
            <w:shd w:val="clear" w:color="auto" w:fill="auto"/>
            <w:noWrap/>
          </w:tcPr>
          <w:p w14:paraId="7CB09025" w14:textId="355341C8" w:rsidR="007D659B" w:rsidRPr="00AD0EBB" w:rsidRDefault="007D659B" w:rsidP="007D659B">
            <w:pPr>
              <w:pStyle w:val="Normaltabla"/>
            </w:pPr>
            <w:r w:rsidRPr="00FE7CCF">
              <w:t>Aragón</w:t>
            </w:r>
          </w:p>
        </w:tc>
      </w:tr>
      <w:tr w:rsidR="007D659B" w:rsidRPr="00963F4D" w14:paraId="23EC9A5E" w14:textId="77777777" w:rsidTr="003660FA">
        <w:trPr>
          <w:jc w:val="center"/>
        </w:trPr>
        <w:tc>
          <w:tcPr>
            <w:tcW w:w="1980" w:type="dxa"/>
            <w:shd w:val="clear" w:color="auto" w:fill="auto"/>
            <w:noWrap/>
          </w:tcPr>
          <w:p w14:paraId="5AA8A9DF" w14:textId="560F5AD0" w:rsidR="007D659B" w:rsidRPr="00AD0EBB" w:rsidRDefault="007D659B" w:rsidP="007D659B">
            <w:pPr>
              <w:pStyle w:val="Normaltabla"/>
            </w:pPr>
            <w:r w:rsidRPr="00FE7CCF">
              <w:t>03</w:t>
            </w:r>
          </w:p>
        </w:tc>
        <w:tc>
          <w:tcPr>
            <w:tcW w:w="6752" w:type="dxa"/>
            <w:shd w:val="clear" w:color="auto" w:fill="auto"/>
            <w:noWrap/>
          </w:tcPr>
          <w:p w14:paraId="1389AE33" w14:textId="261BD081" w:rsidR="007D659B" w:rsidRPr="00AD0EBB" w:rsidRDefault="007D659B" w:rsidP="007D659B">
            <w:pPr>
              <w:pStyle w:val="Normaltabla"/>
            </w:pPr>
            <w:r w:rsidRPr="00FE7CCF">
              <w:t>Principado de Asturias</w:t>
            </w:r>
          </w:p>
        </w:tc>
      </w:tr>
      <w:tr w:rsidR="007D659B" w:rsidRPr="00963F4D" w14:paraId="18CD135E" w14:textId="77777777" w:rsidTr="003660FA">
        <w:trPr>
          <w:jc w:val="center"/>
        </w:trPr>
        <w:tc>
          <w:tcPr>
            <w:tcW w:w="1980" w:type="dxa"/>
            <w:shd w:val="clear" w:color="auto" w:fill="auto"/>
            <w:noWrap/>
          </w:tcPr>
          <w:p w14:paraId="00C08003" w14:textId="141AB0C5" w:rsidR="007D659B" w:rsidRPr="00AD0EBB" w:rsidRDefault="007D659B" w:rsidP="007D659B">
            <w:pPr>
              <w:pStyle w:val="Normaltabla"/>
            </w:pPr>
            <w:r w:rsidRPr="00FE7CCF">
              <w:t>04</w:t>
            </w:r>
          </w:p>
        </w:tc>
        <w:tc>
          <w:tcPr>
            <w:tcW w:w="6752" w:type="dxa"/>
            <w:shd w:val="clear" w:color="auto" w:fill="auto"/>
            <w:noWrap/>
          </w:tcPr>
          <w:p w14:paraId="73FBAA9C" w14:textId="5EFC291E" w:rsidR="007D659B" w:rsidRPr="00AD0EBB" w:rsidRDefault="007D659B" w:rsidP="007D659B">
            <w:pPr>
              <w:pStyle w:val="Normaltabla"/>
            </w:pPr>
            <w:r w:rsidRPr="00FE7CCF">
              <w:t>Islas Baleares</w:t>
            </w:r>
          </w:p>
        </w:tc>
      </w:tr>
      <w:tr w:rsidR="007D659B" w:rsidRPr="00963F4D" w14:paraId="54571280" w14:textId="77777777" w:rsidTr="003660FA">
        <w:trPr>
          <w:jc w:val="center"/>
        </w:trPr>
        <w:tc>
          <w:tcPr>
            <w:tcW w:w="1980" w:type="dxa"/>
            <w:shd w:val="clear" w:color="auto" w:fill="auto"/>
            <w:noWrap/>
          </w:tcPr>
          <w:p w14:paraId="12CAB39E" w14:textId="0AC23C8B" w:rsidR="007D659B" w:rsidRPr="00AD0EBB" w:rsidRDefault="007D659B" w:rsidP="007D659B">
            <w:pPr>
              <w:pStyle w:val="Normaltabla"/>
            </w:pPr>
            <w:r w:rsidRPr="00FE7CCF">
              <w:t>05</w:t>
            </w:r>
          </w:p>
        </w:tc>
        <w:tc>
          <w:tcPr>
            <w:tcW w:w="6752" w:type="dxa"/>
            <w:shd w:val="clear" w:color="auto" w:fill="auto"/>
            <w:noWrap/>
          </w:tcPr>
          <w:p w14:paraId="055977D6" w14:textId="58994F66" w:rsidR="007D659B" w:rsidRPr="00AD0EBB" w:rsidRDefault="007D659B" w:rsidP="007D659B">
            <w:pPr>
              <w:pStyle w:val="Normaltabla"/>
            </w:pPr>
            <w:r w:rsidRPr="00FE7CCF">
              <w:t>Canarias</w:t>
            </w:r>
          </w:p>
        </w:tc>
      </w:tr>
      <w:tr w:rsidR="007D659B" w:rsidRPr="00963F4D" w14:paraId="4E6EEA57" w14:textId="77777777" w:rsidTr="003660FA">
        <w:trPr>
          <w:jc w:val="center"/>
        </w:trPr>
        <w:tc>
          <w:tcPr>
            <w:tcW w:w="1980" w:type="dxa"/>
            <w:shd w:val="clear" w:color="auto" w:fill="auto"/>
            <w:noWrap/>
          </w:tcPr>
          <w:p w14:paraId="69984F4A" w14:textId="0C87F105" w:rsidR="007D659B" w:rsidRPr="00AD0EBB" w:rsidRDefault="007D659B" w:rsidP="007D659B">
            <w:pPr>
              <w:pStyle w:val="Normaltabla"/>
            </w:pPr>
            <w:r w:rsidRPr="00FE7CCF">
              <w:t>06</w:t>
            </w:r>
          </w:p>
        </w:tc>
        <w:tc>
          <w:tcPr>
            <w:tcW w:w="6752" w:type="dxa"/>
            <w:shd w:val="clear" w:color="auto" w:fill="auto"/>
            <w:noWrap/>
          </w:tcPr>
          <w:p w14:paraId="1326B15D" w14:textId="5636150C" w:rsidR="007D659B" w:rsidRPr="00AD0EBB" w:rsidRDefault="007D659B" w:rsidP="007D659B">
            <w:pPr>
              <w:pStyle w:val="Normaltabla"/>
            </w:pPr>
            <w:r w:rsidRPr="00FE7CCF">
              <w:t>Cantabria</w:t>
            </w:r>
          </w:p>
        </w:tc>
      </w:tr>
      <w:tr w:rsidR="007D659B" w:rsidRPr="00963F4D" w14:paraId="2CC53F3D" w14:textId="77777777" w:rsidTr="003660FA">
        <w:trPr>
          <w:jc w:val="center"/>
        </w:trPr>
        <w:tc>
          <w:tcPr>
            <w:tcW w:w="1980" w:type="dxa"/>
            <w:shd w:val="clear" w:color="auto" w:fill="auto"/>
            <w:noWrap/>
          </w:tcPr>
          <w:p w14:paraId="10B1BDC9" w14:textId="73D24B18" w:rsidR="007D659B" w:rsidRPr="00AD0EBB" w:rsidRDefault="007D659B" w:rsidP="007D659B">
            <w:pPr>
              <w:pStyle w:val="Normaltabla"/>
            </w:pPr>
            <w:r w:rsidRPr="00FE7CCF">
              <w:t>07</w:t>
            </w:r>
          </w:p>
        </w:tc>
        <w:tc>
          <w:tcPr>
            <w:tcW w:w="6752" w:type="dxa"/>
            <w:shd w:val="clear" w:color="auto" w:fill="auto"/>
            <w:noWrap/>
          </w:tcPr>
          <w:p w14:paraId="0DCA810B" w14:textId="6597BA79" w:rsidR="007D659B" w:rsidRPr="00AD0EBB" w:rsidRDefault="007D659B" w:rsidP="007D659B">
            <w:pPr>
              <w:pStyle w:val="Normaltabla"/>
            </w:pPr>
            <w:r w:rsidRPr="00FE7CCF">
              <w:t>Castilla la Mancha</w:t>
            </w:r>
          </w:p>
        </w:tc>
      </w:tr>
      <w:tr w:rsidR="007D659B" w:rsidRPr="00963F4D" w14:paraId="730A39A9" w14:textId="77777777" w:rsidTr="003660FA">
        <w:trPr>
          <w:jc w:val="center"/>
        </w:trPr>
        <w:tc>
          <w:tcPr>
            <w:tcW w:w="1980" w:type="dxa"/>
            <w:shd w:val="clear" w:color="auto" w:fill="auto"/>
            <w:noWrap/>
          </w:tcPr>
          <w:p w14:paraId="0057B4ED" w14:textId="08D99D63" w:rsidR="007D659B" w:rsidRPr="00AD0EBB" w:rsidRDefault="007D659B" w:rsidP="007D659B">
            <w:pPr>
              <w:pStyle w:val="Normaltabla"/>
            </w:pPr>
            <w:r w:rsidRPr="00FE7CCF">
              <w:t>08</w:t>
            </w:r>
          </w:p>
        </w:tc>
        <w:tc>
          <w:tcPr>
            <w:tcW w:w="6752" w:type="dxa"/>
            <w:shd w:val="clear" w:color="auto" w:fill="auto"/>
            <w:noWrap/>
          </w:tcPr>
          <w:p w14:paraId="3FC49162" w14:textId="1F7781E2" w:rsidR="007D659B" w:rsidRPr="00AD0EBB" w:rsidRDefault="007D659B" w:rsidP="007D659B">
            <w:pPr>
              <w:pStyle w:val="Normaltabla"/>
            </w:pPr>
            <w:r w:rsidRPr="00FE7CCF">
              <w:t>Castilla y León</w:t>
            </w:r>
          </w:p>
        </w:tc>
      </w:tr>
      <w:tr w:rsidR="007D659B" w:rsidRPr="00963F4D" w14:paraId="757D8388" w14:textId="77777777" w:rsidTr="003660FA">
        <w:trPr>
          <w:jc w:val="center"/>
        </w:trPr>
        <w:tc>
          <w:tcPr>
            <w:tcW w:w="1980" w:type="dxa"/>
            <w:shd w:val="clear" w:color="auto" w:fill="auto"/>
            <w:noWrap/>
          </w:tcPr>
          <w:p w14:paraId="0DB19F05" w14:textId="46BE874E" w:rsidR="007D659B" w:rsidRPr="00AD0EBB" w:rsidRDefault="007D659B" w:rsidP="007D659B">
            <w:pPr>
              <w:pStyle w:val="Normaltabla"/>
            </w:pPr>
            <w:r w:rsidRPr="00FE7CCF">
              <w:t>09</w:t>
            </w:r>
          </w:p>
        </w:tc>
        <w:tc>
          <w:tcPr>
            <w:tcW w:w="6752" w:type="dxa"/>
            <w:shd w:val="clear" w:color="auto" w:fill="auto"/>
            <w:noWrap/>
          </w:tcPr>
          <w:p w14:paraId="722E4E44" w14:textId="16598AC3" w:rsidR="007D659B" w:rsidRPr="00AD0EBB" w:rsidRDefault="007D659B" w:rsidP="007D659B">
            <w:pPr>
              <w:pStyle w:val="Normaltabla"/>
            </w:pPr>
            <w:r w:rsidRPr="00FE7CCF">
              <w:t>Cataluña</w:t>
            </w:r>
          </w:p>
        </w:tc>
      </w:tr>
      <w:tr w:rsidR="007D659B" w:rsidRPr="00963F4D" w14:paraId="47D11F2C" w14:textId="77777777" w:rsidTr="003660FA">
        <w:trPr>
          <w:jc w:val="center"/>
        </w:trPr>
        <w:tc>
          <w:tcPr>
            <w:tcW w:w="1980" w:type="dxa"/>
            <w:shd w:val="clear" w:color="auto" w:fill="auto"/>
            <w:noWrap/>
          </w:tcPr>
          <w:p w14:paraId="2392A46B" w14:textId="042D2300" w:rsidR="007D659B" w:rsidRPr="00AD0EBB" w:rsidRDefault="007D659B" w:rsidP="007D659B">
            <w:pPr>
              <w:pStyle w:val="Normaltabla"/>
            </w:pPr>
            <w:r w:rsidRPr="00FE7CCF">
              <w:t>10</w:t>
            </w:r>
          </w:p>
        </w:tc>
        <w:tc>
          <w:tcPr>
            <w:tcW w:w="6752" w:type="dxa"/>
            <w:shd w:val="clear" w:color="auto" w:fill="auto"/>
            <w:noWrap/>
          </w:tcPr>
          <w:p w14:paraId="4BBA5EBC" w14:textId="52A46767" w:rsidR="007D659B" w:rsidRPr="00AD0EBB" w:rsidRDefault="007D659B" w:rsidP="007D659B">
            <w:pPr>
              <w:pStyle w:val="Normaltabla"/>
            </w:pPr>
            <w:r w:rsidRPr="00FE7CCF">
              <w:t>Comunidad Valenciana</w:t>
            </w:r>
          </w:p>
        </w:tc>
      </w:tr>
      <w:tr w:rsidR="007D659B" w:rsidRPr="00963F4D" w14:paraId="1E32E0EC" w14:textId="77777777" w:rsidTr="003660FA">
        <w:trPr>
          <w:jc w:val="center"/>
        </w:trPr>
        <w:tc>
          <w:tcPr>
            <w:tcW w:w="1980" w:type="dxa"/>
            <w:shd w:val="clear" w:color="auto" w:fill="auto"/>
            <w:noWrap/>
          </w:tcPr>
          <w:p w14:paraId="629E2820" w14:textId="081FC14C" w:rsidR="007D659B" w:rsidRPr="00AD0EBB" w:rsidRDefault="007D659B" w:rsidP="007D659B">
            <w:pPr>
              <w:pStyle w:val="Normaltabla"/>
            </w:pPr>
            <w:r w:rsidRPr="00FE7CCF">
              <w:t>11</w:t>
            </w:r>
          </w:p>
        </w:tc>
        <w:tc>
          <w:tcPr>
            <w:tcW w:w="6752" w:type="dxa"/>
            <w:shd w:val="clear" w:color="auto" w:fill="auto"/>
            <w:noWrap/>
          </w:tcPr>
          <w:p w14:paraId="687651F4" w14:textId="45474325" w:rsidR="007D659B" w:rsidRPr="00AD0EBB" w:rsidRDefault="007D659B" w:rsidP="007D659B">
            <w:pPr>
              <w:pStyle w:val="Normaltabla"/>
            </w:pPr>
            <w:r w:rsidRPr="00FE7CCF">
              <w:t>Extremadura</w:t>
            </w:r>
          </w:p>
        </w:tc>
      </w:tr>
      <w:tr w:rsidR="007D659B" w:rsidRPr="00963F4D" w14:paraId="0EB13D46" w14:textId="77777777" w:rsidTr="003660FA">
        <w:trPr>
          <w:jc w:val="center"/>
        </w:trPr>
        <w:tc>
          <w:tcPr>
            <w:tcW w:w="1980" w:type="dxa"/>
            <w:shd w:val="clear" w:color="auto" w:fill="auto"/>
            <w:noWrap/>
          </w:tcPr>
          <w:p w14:paraId="4F9F0B1A" w14:textId="59E7C7AB" w:rsidR="007D659B" w:rsidRPr="00AD0EBB" w:rsidRDefault="007D659B" w:rsidP="007D659B">
            <w:pPr>
              <w:pStyle w:val="Normaltabla"/>
            </w:pPr>
            <w:r w:rsidRPr="00FE7CCF">
              <w:t>12</w:t>
            </w:r>
          </w:p>
        </w:tc>
        <w:tc>
          <w:tcPr>
            <w:tcW w:w="6752" w:type="dxa"/>
            <w:shd w:val="clear" w:color="auto" w:fill="auto"/>
            <w:noWrap/>
          </w:tcPr>
          <w:p w14:paraId="2379B213" w14:textId="2BE3D42C" w:rsidR="007D659B" w:rsidRPr="00AD0EBB" w:rsidRDefault="007D659B" w:rsidP="007D659B">
            <w:pPr>
              <w:pStyle w:val="Normaltabla"/>
            </w:pPr>
            <w:r w:rsidRPr="00FE7CCF">
              <w:t>Galicia</w:t>
            </w:r>
          </w:p>
        </w:tc>
      </w:tr>
      <w:tr w:rsidR="007D659B" w:rsidRPr="00963F4D" w14:paraId="07A9C364" w14:textId="77777777" w:rsidTr="003660FA">
        <w:trPr>
          <w:jc w:val="center"/>
        </w:trPr>
        <w:tc>
          <w:tcPr>
            <w:tcW w:w="1980" w:type="dxa"/>
            <w:shd w:val="clear" w:color="auto" w:fill="auto"/>
            <w:noWrap/>
          </w:tcPr>
          <w:p w14:paraId="2E461E20" w14:textId="5E4F68C9" w:rsidR="007D659B" w:rsidRPr="00AD0EBB" w:rsidRDefault="007D659B" w:rsidP="007D659B">
            <w:pPr>
              <w:pStyle w:val="Normaltabla"/>
            </w:pPr>
            <w:r w:rsidRPr="00FE7CCF">
              <w:t>13</w:t>
            </w:r>
          </w:p>
        </w:tc>
        <w:tc>
          <w:tcPr>
            <w:tcW w:w="6752" w:type="dxa"/>
            <w:shd w:val="clear" w:color="auto" w:fill="auto"/>
            <w:noWrap/>
          </w:tcPr>
          <w:p w14:paraId="52FE7A61" w14:textId="2773C7D4" w:rsidR="007D659B" w:rsidRPr="00AD0EBB" w:rsidRDefault="007D659B" w:rsidP="007D659B">
            <w:pPr>
              <w:pStyle w:val="Normaltabla"/>
            </w:pPr>
            <w:r w:rsidRPr="00FE7CCF">
              <w:t>La Rioja</w:t>
            </w:r>
          </w:p>
        </w:tc>
      </w:tr>
      <w:tr w:rsidR="007D659B" w:rsidRPr="00963F4D" w14:paraId="7E57C848" w14:textId="77777777" w:rsidTr="003660FA">
        <w:trPr>
          <w:jc w:val="center"/>
        </w:trPr>
        <w:tc>
          <w:tcPr>
            <w:tcW w:w="1980" w:type="dxa"/>
            <w:shd w:val="clear" w:color="auto" w:fill="auto"/>
            <w:noWrap/>
          </w:tcPr>
          <w:p w14:paraId="3CF091C9" w14:textId="1FC5DD92" w:rsidR="007D659B" w:rsidRPr="00AD0EBB" w:rsidRDefault="007D659B" w:rsidP="007D659B">
            <w:pPr>
              <w:pStyle w:val="Normaltabla"/>
            </w:pPr>
            <w:r w:rsidRPr="00FE7CCF">
              <w:t>14</w:t>
            </w:r>
          </w:p>
        </w:tc>
        <w:tc>
          <w:tcPr>
            <w:tcW w:w="6752" w:type="dxa"/>
            <w:shd w:val="clear" w:color="auto" w:fill="auto"/>
            <w:noWrap/>
          </w:tcPr>
          <w:p w14:paraId="7415AB41" w14:textId="04D1DD72" w:rsidR="007D659B" w:rsidRPr="00AD0EBB" w:rsidRDefault="007D659B" w:rsidP="007D659B">
            <w:pPr>
              <w:pStyle w:val="Normaltabla"/>
            </w:pPr>
            <w:r w:rsidRPr="00FE7CCF">
              <w:t>Comunidad de Madrid</w:t>
            </w:r>
          </w:p>
        </w:tc>
      </w:tr>
      <w:tr w:rsidR="007D659B" w:rsidRPr="00963F4D" w14:paraId="340CA491" w14:textId="77777777" w:rsidTr="003660FA">
        <w:trPr>
          <w:jc w:val="center"/>
        </w:trPr>
        <w:tc>
          <w:tcPr>
            <w:tcW w:w="1980" w:type="dxa"/>
            <w:shd w:val="clear" w:color="auto" w:fill="auto"/>
            <w:noWrap/>
          </w:tcPr>
          <w:p w14:paraId="677A2C89" w14:textId="022902C2" w:rsidR="007D659B" w:rsidRPr="00AD0EBB" w:rsidRDefault="007D659B" w:rsidP="007D659B">
            <w:pPr>
              <w:pStyle w:val="Normaltabla"/>
            </w:pPr>
            <w:r w:rsidRPr="00FE7CCF">
              <w:t>15</w:t>
            </w:r>
          </w:p>
        </w:tc>
        <w:tc>
          <w:tcPr>
            <w:tcW w:w="6752" w:type="dxa"/>
            <w:shd w:val="clear" w:color="auto" w:fill="auto"/>
            <w:noWrap/>
          </w:tcPr>
          <w:p w14:paraId="550B7822" w14:textId="7A5B839F" w:rsidR="007D659B" w:rsidRPr="00AD0EBB" w:rsidRDefault="007D659B" w:rsidP="007D659B">
            <w:pPr>
              <w:pStyle w:val="Normaltabla"/>
            </w:pPr>
            <w:r w:rsidRPr="00FE7CCF">
              <w:t>Región de Murcia</w:t>
            </w:r>
          </w:p>
        </w:tc>
      </w:tr>
      <w:tr w:rsidR="007D659B" w:rsidRPr="00963F4D" w14:paraId="32A62772" w14:textId="77777777" w:rsidTr="003660FA">
        <w:trPr>
          <w:jc w:val="center"/>
        </w:trPr>
        <w:tc>
          <w:tcPr>
            <w:tcW w:w="1980" w:type="dxa"/>
            <w:shd w:val="clear" w:color="auto" w:fill="auto"/>
            <w:noWrap/>
          </w:tcPr>
          <w:p w14:paraId="509D7E65" w14:textId="23D55EFB" w:rsidR="007D659B" w:rsidRPr="00AD0EBB" w:rsidRDefault="007D659B" w:rsidP="007D659B">
            <w:pPr>
              <w:pStyle w:val="Normaltabla"/>
            </w:pPr>
            <w:r w:rsidRPr="00FE7CCF">
              <w:t>16</w:t>
            </w:r>
          </w:p>
        </w:tc>
        <w:tc>
          <w:tcPr>
            <w:tcW w:w="6752" w:type="dxa"/>
            <w:shd w:val="clear" w:color="auto" w:fill="auto"/>
            <w:noWrap/>
          </w:tcPr>
          <w:p w14:paraId="4506D856" w14:textId="4BA98319" w:rsidR="007D659B" w:rsidRPr="00AD0EBB" w:rsidRDefault="007D659B" w:rsidP="007D659B">
            <w:pPr>
              <w:pStyle w:val="Normaltabla"/>
            </w:pPr>
            <w:r w:rsidRPr="00FE7CCF">
              <w:t>C. Foral de Navarra</w:t>
            </w:r>
          </w:p>
        </w:tc>
      </w:tr>
      <w:tr w:rsidR="007D659B" w:rsidRPr="00963F4D" w14:paraId="0741E85C" w14:textId="77777777" w:rsidTr="003660FA">
        <w:trPr>
          <w:jc w:val="center"/>
        </w:trPr>
        <w:tc>
          <w:tcPr>
            <w:tcW w:w="1980" w:type="dxa"/>
            <w:shd w:val="clear" w:color="auto" w:fill="auto"/>
            <w:noWrap/>
          </w:tcPr>
          <w:p w14:paraId="72AE85CB" w14:textId="41172D99" w:rsidR="007D659B" w:rsidRPr="00AD0EBB" w:rsidRDefault="007D659B" w:rsidP="007D659B">
            <w:pPr>
              <w:pStyle w:val="Normaltabla"/>
            </w:pPr>
            <w:r w:rsidRPr="00FE7CCF">
              <w:t>17</w:t>
            </w:r>
          </w:p>
        </w:tc>
        <w:tc>
          <w:tcPr>
            <w:tcW w:w="6752" w:type="dxa"/>
            <w:shd w:val="clear" w:color="auto" w:fill="auto"/>
            <w:noWrap/>
          </w:tcPr>
          <w:p w14:paraId="2C4FAA38" w14:textId="313D266B" w:rsidR="007D659B" w:rsidRPr="00AD0EBB" w:rsidRDefault="007D659B" w:rsidP="007D659B">
            <w:pPr>
              <w:pStyle w:val="Normaltabla"/>
            </w:pPr>
            <w:r w:rsidRPr="00FE7CCF">
              <w:t>País Vasco</w:t>
            </w:r>
          </w:p>
        </w:tc>
      </w:tr>
      <w:tr w:rsidR="007D659B" w:rsidRPr="00963F4D" w14:paraId="3D41E63D" w14:textId="77777777" w:rsidTr="003660FA">
        <w:trPr>
          <w:jc w:val="center"/>
        </w:trPr>
        <w:tc>
          <w:tcPr>
            <w:tcW w:w="1980" w:type="dxa"/>
            <w:shd w:val="clear" w:color="auto" w:fill="auto"/>
            <w:noWrap/>
          </w:tcPr>
          <w:p w14:paraId="6E2EEE07" w14:textId="26530CB7" w:rsidR="007D659B" w:rsidRPr="00FE7CCF" w:rsidRDefault="007D659B" w:rsidP="007D659B">
            <w:pPr>
              <w:pStyle w:val="Normaltabla"/>
            </w:pPr>
            <w:r w:rsidRPr="00D5295C">
              <w:t>18</w:t>
            </w:r>
          </w:p>
        </w:tc>
        <w:tc>
          <w:tcPr>
            <w:tcW w:w="6752" w:type="dxa"/>
            <w:shd w:val="clear" w:color="auto" w:fill="auto"/>
            <w:noWrap/>
          </w:tcPr>
          <w:p w14:paraId="196E7317" w14:textId="5B1B8D43" w:rsidR="007D659B" w:rsidRPr="00FE7CCF" w:rsidRDefault="007D659B" w:rsidP="007D659B">
            <w:pPr>
              <w:pStyle w:val="Normaltabla"/>
            </w:pPr>
            <w:r w:rsidRPr="00D5295C">
              <w:t>C.A. de Ceuta</w:t>
            </w:r>
          </w:p>
        </w:tc>
      </w:tr>
      <w:tr w:rsidR="007D659B" w:rsidRPr="00963F4D" w14:paraId="7256302C" w14:textId="77777777" w:rsidTr="003660FA">
        <w:trPr>
          <w:jc w:val="center"/>
        </w:trPr>
        <w:tc>
          <w:tcPr>
            <w:tcW w:w="1980" w:type="dxa"/>
            <w:shd w:val="clear" w:color="auto" w:fill="auto"/>
            <w:noWrap/>
          </w:tcPr>
          <w:p w14:paraId="5C4D1B03" w14:textId="4B0739CD" w:rsidR="007D659B" w:rsidRPr="00FE7CCF" w:rsidRDefault="007D659B" w:rsidP="007D659B">
            <w:pPr>
              <w:pStyle w:val="Normaltabla"/>
            </w:pPr>
            <w:r w:rsidRPr="00D5295C">
              <w:t>19</w:t>
            </w:r>
          </w:p>
        </w:tc>
        <w:tc>
          <w:tcPr>
            <w:tcW w:w="6752" w:type="dxa"/>
            <w:shd w:val="clear" w:color="auto" w:fill="auto"/>
            <w:noWrap/>
          </w:tcPr>
          <w:p w14:paraId="15121902" w14:textId="6F414DFA" w:rsidR="007D659B" w:rsidRPr="00FE7CCF" w:rsidRDefault="007D659B" w:rsidP="007D659B">
            <w:pPr>
              <w:pStyle w:val="Normaltabla"/>
            </w:pPr>
            <w:r w:rsidRPr="00D5295C">
              <w:t>C.A. de Melilla</w:t>
            </w:r>
          </w:p>
        </w:tc>
      </w:tr>
    </w:tbl>
    <w:p w14:paraId="6BE0D3E8" w14:textId="77777777" w:rsidR="0094557B" w:rsidRPr="0094557B" w:rsidRDefault="0094557B" w:rsidP="0094557B"/>
    <w:p w14:paraId="2926C7F9" w14:textId="5ED3F08D" w:rsidR="0094557B" w:rsidRDefault="009D62A2" w:rsidP="00822B55">
      <w:pPr>
        <w:pStyle w:val="Ttulo3"/>
      </w:pPr>
      <w:bookmarkStart w:id="23" w:name="_Toc106094173"/>
      <w:r>
        <w:lastRenderedPageBreak/>
        <w:t>Tipos de clases de registro</w:t>
      </w:r>
      <w:bookmarkEnd w:id="23"/>
    </w:p>
    <w:p w14:paraId="03C0278B" w14:textId="09F6B478" w:rsidR="007D659B" w:rsidRDefault="007D659B" w:rsidP="007D659B">
      <w:r>
        <w:t xml:space="preserve">El listado de clases de registro definidas por el CGPJ se consultará mediante el servicio ObtenerCatalogoGeneral con el código de catálogo 12 (todas) o el código 14 (por comunidad y provincia). </w:t>
      </w:r>
    </w:p>
    <w:p w14:paraId="33E5533B" w14:textId="77777777" w:rsidR="007D659B" w:rsidRDefault="007D659B" w:rsidP="007D659B">
      <w:r>
        <w:t xml:space="preserve">Solamente se podrán indicar las definidas con el tag “seleccionable = 1”. Las materias restantes se devuelven para facilitar la agrupación de los datos y que al usuario le resulte más fácil identificarlas. Por ejemplo para la familia de clases de registro con código 601 existen las materias seleccionables 60101 y 60102. Se deberá filtrar por todos los parámetros indicados en el ejemplo en función del órgano judicial destino. </w:t>
      </w:r>
    </w:p>
    <w:p w14:paraId="7FB6CC48" w14:textId="77777777" w:rsidR="007D659B" w:rsidRDefault="007D659B" w:rsidP="007D659B">
      <w:r>
        <w:t>NOTA: Si el parámetro &lt;recepción&gt; no aparece aplica a todos los tipos de mensajes posibles.</w:t>
      </w:r>
    </w:p>
    <w:p w14:paraId="22C7DBCC" w14:textId="77777777" w:rsidR="007D659B" w:rsidRDefault="007D659B" w:rsidP="007D659B">
      <w:r>
        <w:t>NOTA 2: La descripción del código de especialidad es pública en la Normativa técnica del CTEAJE de los Sistemas Informáticos de Gestión Procesal. A la hora de seleccionar una clase de registro se deberá habilitar al usuario un filtro para la especialidad.</w:t>
      </w:r>
    </w:p>
    <w:p w14:paraId="6847DB7A" w14:textId="2213FC4C" w:rsidR="007D659B" w:rsidRDefault="007D659B" w:rsidP="007D659B">
      <w:r>
        <w:t xml:space="preserve">NOTA 3: </w:t>
      </w:r>
    </w:p>
    <w:p w14:paraId="27BBC445" w14:textId="1F392AAB" w:rsidR="007D659B" w:rsidRDefault="007D659B" w:rsidP="00A30C7A">
      <w:pPr>
        <w:pStyle w:val="Textovietanivel1"/>
      </w:pPr>
      <w:r>
        <w:t>&lt;tituloJudicial&gt; para las clases de registro con tipoMensaje 7 (iniciador de ejecución) que indica si se puede usar en ejecuciones de titulo judicial (1) o no judicial (0).</w:t>
      </w:r>
    </w:p>
    <w:p w14:paraId="58761E4F" w14:textId="2FD5BE18" w:rsidR="007D659B" w:rsidRDefault="007D659B" w:rsidP="00A30C7A">
      <w:pPr>
        <w:pStyle w:val="Textovietanivel1"/>
      </w:pPr>
      <w:r>
        <w:t>&lt;organosJudiciales&gt; Indica los órganos judiciales a los que aplica dicha clase de registro</w:t>
      </w:r>
    </w:p>
    <w:p w14:paraId="40A637BE" w14:textId="3FF3226F" w:rsidR="009D62A2" w:rsidRDefault="009D62A2" w:rsidP="009D62A2">
      <w:pPr>
        <w:pStyle w:val="Ttulo3"/>
      </w:pPr>
      <w:bookmarkStart w:id="24" w:name="_Toc106094174"/>
      <w:r>
        <w:t>Catálogo de órganos judiciales</w:t>
      </w:r>
      <w:bookmarkEnd w:id="24"/>
    </w:p>
    <w:p w14:paraId="6D7CCDB2" w14:textId="01613BA6" w:rsidR="0085003D" w:rsidRPr="0085003D" w:rsidRDefault="000E10DF" w:rsidP="0085003D">
      <w:r w:rsidRPr="000E10DF">
        <w:t>El listado de órganos judiciales se consultará mediante el servicio ObtenerCatalogos con el código de catálogo 5. Se añade el tag booleano &lt;claseRegistro&gt; que indica si dicho órgano acepta a no las clases de registro y el tag &lt;especialidades&gt; que contendrá todas las especialidades configuradas para dicho órgano.</w:t>
      </w:r>
    </w:p>
    <w:p w14:paraId="651C2D59" w14:textId="0DA954D2" w:rsidR="009D62A2" w:rsidRDefault="009D62A2" w:rsidP="009D62A2">
      <w:pPr>
        <w:pStyle w:val="Ttulo3"/>
      </w:pPr>
      <w:bookmarkStart w:id="25" w:name="_Toc106094175"/>
      <w:r>
        <w:t>Catálogo de Organismo Extrajudicial</w:t>
      </w:r>
      <w:bookmarkEnd w:id="25"/>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0E10DF" w:rsidRPr="00AD0EBB" w14:paraId="3A1EA105" w14:textId="77777777" w:rsidTr="00EC102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57C89E57" w14:textId="77777777" w:rsidR="000E10DF" w:rsidRPr="00AD0EBB" w:rsidRDefault="000E10DF"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466F6265" w14:textId="77777777" w:rsidR="000E10DF" w:rsidRPr="00AD0EBB" w:rsidRDefault="000E10DF" w:rsidP="00EC1026">
            <w:pPr>
              <w:pStyle w:val="TablaTtulo1"/>
            </w:pPr>
            <w:r>
              <w:t>DESCRIPCIÓN</w:t>
            </w:r>
          </w:p>
        </w:tc>
      </w:tr>
      <w:tr w:rsidR="000E10DF" w:rsidRPr="00963F4D" w14:paraId="1E3448A5" w14:textId="77777777" w:rsidTr="00EC1026">
        <w:trPr>
          <w:jc w:val="center"/>
        </w:trPr>
        <w:tc>
          <w:tcPr>
            <w:tcW w:w="1980" w:type="dxa"/>
            <w:shd w:val="clear" w:color="auto" w:fill="auto"/>
            <w:noWrap/>
          </w:tcPr>
          <w:p w14:paraId="44141EF9" w14:textId="08E15C69" w:rsidR="000E10DF" w:rsidRPr="00AD0EBB" w:rsidRDefault="000E10DF" w:rsidP="000E10DF">
            <w:pPr>
              <w:pStyle w:val="Normaltabla"/>
            </w:pPr>
            <w:r w:rsidRPr="001939C8">
              <w:t>2807999000</w:t>
            </w:r>
          </w:p>
        </w:tc>
        <w:tc>
          <w:tcPr>
            <w:tcW w:w="6752" w:type="dxa"/>
            <w:shd w:val="clear" w:color="auto" w:fill="auto"/>
            <w:noWrap/>
          </w:tcPr>
          <w:p w14:paraId="52F50E59" w14:textId="48A2D9BF" w:rsidR="000E10DF" w:rsidRPr="00AD0EBB" w:rsidRDefault="000E10DF" w:rsidP="000E10DF">
            <w:pPr>
              <w:pStyle w:val="Normaltabla"/>
            </w:pPr>
            <w:r w:rsidRPr="001939C8">
              <w:t>CONSEJO GRAL.PODER JUDICIAL</w:t>
            </w:r>
          </w:p>
        </w:tc>
      </w:tr>
      <w:tr w:rsidR="000E10DF" w:rsidRPr="00963F4D" w14:paraId="171F5127" w14:textId="77777777" w:rsidTr="00EC1026">
        <w:trPr>
          <w:jc w:val="center"/>
        </w:trPr>
        <w:tc>
          <w:tcPr>
            <w:tcW w:w="1980" w:type="dxa"/>
            <w:shd w:val="clear" w:color="auto" w:fill="auto"/>
            <w:noWrap/>
          </w:tcPr>
          <w:p w14:paraId="56D3B363" w14:textId="2A8857AB" w:rsidR="000E10DF" w:rsidRPr="00AD0EBB" w:rsidRDefault="000E10DF" w:rsidP="000E10DF">
            <w:pPr>
              <w:pStyle w:val="Normaltabla"/>
            </w:pPr>
            <w:r w:rsidRPr="001939C8">
              <w:t>28079BO000</w:t>
            </w:r>
          </w:p>
        </w:tc>
        <w:tc>
          <w:tcPr>
            <w:tcW w:w="6752" w:type="dxa"/>
            <w:shd w:val="clear" w:color="auto" w:fill="auto"/>
            <w:noWrap/>
          </w:tcPr>
          <w:p w14:paraId="1295C7D1" w14:textId="4B980872" w:rsidR="000E10DF" w:rsidRPr="00AD0EBB" w:rsidRDefault="000E10DF" w:rsidP="000E10DF">
            <w:pPr>
              <w:pStyle w:val="Normaltabla"/>
            </w:pPr>
            <w:r w:rsidRPr="001939C8">
              <w:t>BOLETIN OFICIAL DEL ESTADO</w:t>
            </w:r>
          </w:p>
        </w:tc>
      </w:tr>
      <w:tr w:rsidR="000E10DF" w:rsidRPr="00963F4D" w14:paraId="7A7A67A3" w14:textId="77777777" w:rsidTr="00EC1026">
        <w:trPr>
          <w:jc w:val="center"/>
        </w:trPr>
        <w:tc>
          <w:tcPr>
            <w:tcW w:w="1980" w:type="dxa"/>
            <w:shd w:val="clear" w:color="auto" w:fill="auto"/>
            <w:noWrap/>
          </w:tcPr>
          <w:p w14:paraId="27790FCC" w14:textId="2288E8A3" w:rsidR="000E10DF" w:rsidRPr="00AD0EBB" w:rsidRDefault="000E10DF" w:rsidP="000E10DF">
            <w:pPr>
              <w:pStyle w:val="Normaltabla"/>
            </w:pPr>
            <w:r w:rsidRPr="001939C8">
              <w:t>28079CC000</w:t>
            </w:r>
          </w:p>
        </w:tc>
        <w:tc>
          <w:tcPr>
            <w:tcW w:w="6752" w:type="dxa"/>
            <w:shd w:val="clear" w:color="auto" w:fill="auto"/>
            <w:noWrap/>
          </w:tcPr>
          <w:p w14:paraId="6A5FDBA6" w14:textId="79518C47" w:rsidR="000E10DF" w:rsidRPr="00AD0EBB" w:rsidRDefault="000E10DF" w:rsidP="000E10DF">
            <w:pPr>
              <w:pStyle w:val="Normaltabla"/>
            </w:pPr>
            <w:r w:rsidRPr="001939C8">
              <w:t>TRIBUNAL DE CUENTAS</w:t>
            </w:r>
          </w:p>
        </w:tc>
      </w:tr>
      <w:tr w:rsidR="000E10DF" w:rsidRPr="00963F4D" w14:paraId="078AF3B9" w14:textId="77777777" w:rsidTr="00EC1026">
        <w:trPr>
          <w:jc w:val="center"/>
        </w:trPr>
        <w:tc>
          <w:tcPr>
            <w:tcW w:w="1980" w:type="dxa"/>
            <w:shd w:val="clear" w:color="auto" w:fill="auto"/>
            <w:noWrap/>
          </w:tcPr>
          <w:p w14:paraId="44E6CD7A" w14:textId="487F828B" w:rsidR="000E10DF" w:rsidRPr="00AD0EBB" w:rsidRDefault="000E10DF" w:rsidP="000E10DF">
            <w:pPr>
              <w:pStyle w:val="Normaltabla"/>
            </w:pPr>
            <w:r w:rsidRPr="001939C8">
              <w:t>28079CD000</w:t>
            </w:r>
          </w:p>
        </w:tc>
        <w:tc>
          <w:tcPr>
            <w:tcW w:w="6752" w:type="dxa"/>
            <w:shd w:val="clear" w:color="auto" w:fill="auto"/>
            <w:noWrap/>
          </w:tcPr>
          <w:p w14:paraId="6565A57F" w14:textId="5EBFE6FC" w:rsidR="000E10DF" w:rsidRPr="00AD0EBB" w:rsidRDefault="000E10DF" w:rsidP="000E10DF">
            <w:pPr>
              <w:pStyle w:val="Normaltabla"/>
            </w:pPr>
            <w:r w:rsidRPr="001939C8">
              <w:t>MIN. EDUCACION, CULTURA Y DEPORTE</w:t>
            </w:r>
          </w:p>
        </w:tc>
      </w:tr>
      <w:tr w:rsidR="000E10DF" w:rsidRPr="00963F4D" w14:paraId="2E09933E" w14:textId="77777777" w:rsidTr="00EC1026">
        <w:trPr>
          <w:jc w:val="center"/>
        </w:trPr>
        <w:tc>
          <w:tcPr>
            <w:tcW w:w="1980" w:type="dxa"/>
            <w:shd w:val="clear" w:color="auto" w:fill="auto"/>
            <w:noWrap/>
          </w:tcPr>
          <w:p w14:paraId="78B4B9F9" w14:textId="030D3F3F" w:rsidR="000E10DF" w:rsidRPr="00AD0EBB" w:rsidRDefault="000E10DF" w:rsidP="000E10DF">
            <w:pPr>
              <w:pStyle w:val="Normaltabla"/>
            </w:pPr>
            <w:r w:rsidRPr="001939C8">
              <w:t>28079CM000</w:t>
            </w:r>
          </w:p>
        </w:tc>
        <w:tc>
          <w:tcPr>
            <w:tcW w:w="6752" w:type="dxa"/>
            <w:shd w:val="clear" w:color="auto" w:fill="auto"/>
            <w:noWrap/>
          </w:tcPr>
          <w:p w14:paraId="484F8762" w14:textId="2E40045E" w:rsidR="000E10DF" w:rsidRPr="00AD0EBB" w:rsidRDefault="000E10DF" w:rsidP="000E10DF">
            <w:pPr>
              <w:pStyle w:val="Normaltabla"/>
            </w:pPr>
            <w:r w:rsidRPr="001939C8">
              <w:t>CONSEJO MINISTROS</w:t>
            </w:r>
          </w:p>
        </w:tc>
      </w:tr>
      <w:tr w:rsidR="000E10DF" w:rsidRPr="00963F4D" w14:paraId="28B36691" w14:textId="77777777" w:rsidTr="00EC1026">
        <w:trPr>
          <w:jc w:val="center"/>
        </w:trPr>
        <w:tc>
          <w:tcPr>
            <w:tcW w:w="1980" w:type="dxa"/>
            <w:shd w:val="clear" w:color="auto" w:fill="auto"/>
            <w:noWrap/>
          </w:tcPr>
          <w:p w14:paraId="406286CB" w14:textId="68F451A1" w:rsidR="000E10DF" w:rsidRPr="00AD0EBB" w:rsidRDefault="000E10DF" w:rsidP="000E10DF">
            <w:pPr>
              <w:pStyle w:val="Normaltabla"/>
            </w:pPr>
            <w:r w:rsidRPr="001939C8">
              <w:t>28079CN000</w:t>
            </w:r>
          </w:p>
        </w:tc>
        <w:tc>
          <w:tcPr>
            <w:tcW w:w="6752" w:type="dxa"/>
            <w:shd w:val="clear" w:color="auto" w:fill="auto"/>
            <w:noWrap/>
          </w:tcPr>
          <w:p w14:paraId="1ED9E859" w14:textId="7FEC8944" w:rsidR="000E10DF" w:rsidRPr="00AD0EBB" w:rsidRDefault="000E10DF" w:rsidP="000E10DF">
            <w:pPr>
              <w:pStyle w:val="Normaltabla"/>
            </w:pPr>
            <w:r w:rsidRPr="001939C8">
              <w:t>MINISTERIO DE CIENCIA E INNOVACION</w:t>
            </w:r>
          </w:p>
        </w:tc>
      </w:tr>
      <w:tr w:rsidR="000E10DF" w:rsidRPr="00963F4D" w14:paraId="6CC754CF" w14:textId="77777777" w:rsidTr="00EC1026">
        <w:trPr>
          <w:jc w:val="center"/>
        </w:trPr>
        <w:tc>
          <w:tcPr>
            <w:tcW w:w="1980" w:type="dxa"/>
            <w:shd w:val="clear" w:color="auto" w:fill="auto"/>
            <w:noWrap/>
          </w:tcPr>
          <w:p w14:paraId="0572800D" w14:textId="305AF89B" w:rsidR="000E10DF" w:rsidRPr="00AD0EBB" w:rsidRDefault="000E10DF" w:rsidP="000E10DF">
            <w:pPr>
              <w:pStyle w:val="Normaltabla"/>
            </w:pPr>
            <w:r w:rsidRPr="001939C8">
              <w:lastRenderedPageBreak/>
              <w:t>28079CO000</w:t>
            </w:r>
          </w:p>
        </w:tc>
        <w:tc>
          <w:tcPr>
            <w:tcW w:w="6752" w:type="dxa"/>
            <w:shd w:val="clear" w:color="auto" w:fill="auto"/>
            <w:noWrap/>
          </w:tcPr>
          <w:p w14:paraId="14A72F1E" w14:textId="2D001260" w:rsidR="000E10DF" w:rsidRPr="00AD0EBB" w:rsidRDefault="000E10DF" w:rsidP="000E10DF">
            <w:pPr>
              <w:pStyle w:val="Normaltabla"/>
            </w:pPr>
            <w:r w:rsidRPr="001939C8">
              <w:t>TRIBUNAL CONSTITUCIONAL</w:t>
            </w:r>
          </w:p>
        </w:tc>
      </w:tr>
      <w:tr w:rsidR="000E10DF" w:rsidRPr="00963F4D" w14:paraId="79CD203E" w14:textId="77777777" w:rsidTr="00EC1026">
        <w:trPr>
          <w:jc w:val="center"/>
        </w:trPr>
        <w:tc>
          <w:tcPr>
            <w:tcW w:w="1980" w:type="dxa"/>
            <w:shd w:val="clear" w:color="auto" w:fill="auto"/>
            <w:noWrap/>
          </w:tcPr>
          <w:p w14:paraId="360D6AE8" w14:textId="76CDABF6" w:rsidR="000E10DF" w:rsidRPr="00AD0EBB" w:rsidRDefault="000E10DF" w:rsidP="000E10DF">
            <w:pPr>
              <w:pStyle w:val="Normaltabla"/>
            </w:pPr>
            <w:r w:rsidRPr="001939C8">
              <w:t>28079CO001</w:t>
            </w:r>
          </w:p>
        </w:tc>
        <w:tc>
          <w:tcPr>
            <w:tcW w:w="6752" w:type="dxa"/>
            <w:shd w:val="clear" w:color="auto" w:fill="auto"/>
            <w:noWrap/>
          </w:tcPr>
          <w:p w14:paraId="3BCB1ABA" w14:textId="4B4AFA52" w:rsidR="000E10DF" w:rsidRPr="00AD0EBB" w:rsidRDefault="000E10DF" w:rsidP="000E10DF">
            <w:pPr>
              <w:pStyle w:val="Normaltabla"/>
            </w:pPr>
            <w:r w:rsidRPr="001939C8">
              <w:t>SALA PRIMER.TRIBUNAL CONSTITUCIONAL</w:t>
            </w:r>
          </w:p>
        </w:tc>
      </w:tr>
      <w:tr w:rsidR="000E10DF" w:rsidRPr="00963F4D" w14:paraId="493C4E4F" w14:textId="77777777" w:rsidTr="00EC1026">
        <w:trPr>
          <w:jc w:val="center"/>
        </w:trPr>
        <w:tc>
          <w:tcPr>
            <w:tcW w:w="1980" w:type="dxa"/>
            <w:shd w:val="clear" w:color="auto" w:fill="auto"/>
            <w:noWrap/>
          </w:tcPr>
          <w:p w14:paraId="4D5AE016" w14:textId="167202AB" w:rsidR="000E10DF" w:rsidRPr="00AD0EBB" w:rsidRDefault="000E10DF" w:rsidP="000E10DF">
            <w:pPr>
              <w:pStyle w:val="Normaltabla"/>
            </w:pPr>
            <w:r w:rsidRPr="001939C8">
              <w:t>28079CO002</w:t>
            </w:r>
          </w:p>
        </w:tc>
        <w:tc>
          <w:tcPr>
            <w:tcW w:w="6752" w:type="dxa"/>
            <w:shd w:val="clear" w:color="auto" w:fill="auto"/>
            <w:noWrap/>
          </w:tcPr>
          <w:p w14:paraId="325385AF" w14:textId="2EDD1CA9" w:rsidR="000E10DF" w:rsidRPr="00AD0EBB" w:rsidRDefault="000E10DF" w:rsidP="000E10DF">
            <w:pPr>
              <w:pStyle w:val="Normaltabla"/>
            </w:pPr>
            <w:r w:rsidRPr="001939C8">
              <w:t>SALA SEGUN.TRIBUNAL CONSTITUCIONAL</w:t>
            </w:r>
          </w:p>
        </w:tc>
      </w:tr>
      <w:tr w:rsidR="000E10DF" w:rsidRPr="00963F4D" w14:paraId="613B95DA" w14:textId="77777777" w:rsidTr="00EC1026">
        <w:trPr>
          <w:jc w:val="center"/>
        </w:trPr>
        <w:tc>
          <w:tcPr>
            <w:tcW w:w="1980" w:type="dxa"/>
            <w:shd w:val="clear" w:color="auto" w:fill="auto"/>
            <w:noWrap/>
          </w:tcPr>
          <w:p w14:paraId="29950E55" w14:textId="73A13E42" w:rsidR="000E10DF" w:rsidRPr="00AD0EBB" w:rsidRDefault="000E10DF" w:rsidP="000E10DF">
            <w:pPr>
              <w:pStyle w:val="Normaltabla"/>
            </w:pPr>
            <w:r w:rsidRPr="001939C8">
              <w:t>28079DF000</w:t>
            </w:r>
          </w:p>
        </w:tc>
        <w:tc>
          <w:tcPr>
            <w:tcW w:w="6752" w:type="dxa"/>
            <w:shd w:val="clear" w:color="auto" w:fill="auto"/>
            <w:noWrap/>
          </w:tcPr>
          <w:p w14:paraId="5653A05B" w14:textId="0BDE5308" w:rsidR="000E10DF" w:rsidRPr="00AD0EBB" w:rsidRDefault="000E10DF" w:rsidP="000E10DF">
            <w:pPr>
              <w:pStyle w:val="Normaltabla"/>
            </w:pPr>
            <w:r w:rsidRPr="001939C8">
              <w:t>MINISTERIO DEFENSA</w:t>
            </w:r>
          </w:p>
        </w:tc>
      </w:tr>
      <w:tr w:rsidR="000E10DF" w:rsidRPr="00963F4D" w14:paraId="32778909" w14:textId="77777777" w:rsidTr="00EC1026">
        <w:trPr>
          <w:jc w:val="center"/>
        </w:trPr>
        <w:tc>
          <w:tcPr>
            <w:tcW w:w="1980" w:type="dxa"/>
            <w:shd w:val="clear" w:color="auto" w:fill="auto"/>
            <w:noWrap/>
          </w:tcPr>
          <w:p w14:paraId="45F0C162" w14:textId="6B24007E" w:rsidR="000E10DF" w:rsidRPr="00AD0EBB" w:rsidRDefault="000E10DF" w:rsidP="000E10DF">
            <w:pPr>
              <w:pStyle w:val="Normaltabla"/>
            </w:pPr>
            <w:r w:rsidRPr="001939C8">
              <w:t>28079ED000</w:t>
            </w:r>
          </w:p>
        </w:tc>
        <w:tc>
          <w:tcPr>
            <w:tcW w:w="6752" w:type="dxa"/>
            <w:shd w:val="clear" w:color="auto" w:fill="auto"/>
            <w:noWrap/>
          </w:tcPr>
          <w:p w14:paraId="4037A9BD" w14:textId="5F33D084" w:rsidR="000E10DF" w:rsidRPr="00AD0EBB" w:rsidRDefault="000E10DF" w:rsidP="000E10DF">
            <w:pPr>
              <w:pStyle w:val="Normaltabla"/>
            </w:pPr>
            <w:r w:rsidRPr="001939C8">
              <w:t>MINISTERIO DE EDUCACION</w:t>
            </w:r>
          </w:p>
        </w:tc>
      </w:tr>
      <w:tr w:rsidR="000E10DF" w:rsidRPr="00963F4D" w14:paraId="33FFAC30" w14:textId="77777777" w:rsidTr="00EC1026">
        <w:trPr>
          <w:jc w:val="center"/>
        </w:trPr>
        <w:tc>
          <w:tcPr>
            <w:tcW w:w="1980" w:type="dxa"/>
            <w:shd w:val="clear" w:color="auto" w:fill="auto"/>
            <w:noWrap/>
          </w:tcPr>
          <w:p w14:paraId="2ED0DBC9" w14:textId="61D343C6" w:rsidR="000E10DF" w:rsidRPr="00AD0EBB" w:rsidRDefault="000E10DF" w:rsidP="000E10DF">
            <w:pPr>
              <w:pStyle w:val="Normaltabla"/>
            </w:pPr>
            <w:r w:rsidRPr="001939C8">
              <w:t>28079EH000</w:t>
            </w:r>
          </w:p>
        </w:tc>
        <w:tc>
          <w:tcPr>
            <w:tcW w:w="6752" w:type="dxa"/>
            <w:shd w:val="clear" w:color="auto" w:fill="auto"/>
            <w:noWrap/>
          </w:tcPr>
          <w:p w14:paraId="1D8C8CBB" w14:textId="00DBEB62" w:rsidR="000E10DF" w:rsidRPr="00AD0EBB" w:rsidRDefault="000E10DF" w:rsidP="000E10DF">
            <w:pPr>
              <w:pStyle w:val="Normaltabla"/>
            </w:pPr>
            <w:r w:rsidRPr="001939C8">
              <w:t>MINISTERIO ECONOMIA Y HACIENDA</w:t>
            </w:r>
          </w:p>
        </w:tc>
      </w:tr>
      <w:tr w:rsidR="000E10DF" w:rsidRPr="00963F4D" w14:paraId="030F6C5F" w14:textId="77777777" w:rsidTr="00EC1026">
        <w:trPr>
          <w:jc w:val="center"/>
        </w:trPr>
        <w:tc>
          <w:tcPr>
            <w:tcW w:w="1980" w:type="dxa"/>
            <w:shd w:val="clear" w:color="auto" w:fill="auto"/>
            <w:noWrap/>
          </w:tcPr>
          <w:p w14:paraId="727D8780" w14:textId="0FE1CA06" w:rsidR="000E10DF" w:rsidRPr="00AD0EBB" w:rsidRDefault="000E10DF" w:rsidP="000E10DF">
            <w:pPr>
              <w:pStyle w:val="Normaltabla"/>
            </w:pPr>
            <w:r w:rsidRPr="001939C8">
              <w:t>28079EN000</w:t>
            </w:r>
          </w:p>
        </w:tc>
        <w:tc>
          <w:tcPr>
            <w:tcW w:w="6752" w:type="dxa"/>
            <w:shd w:val="clear" w:color="auto" w:fill="auto"/>
            <w:noWrap/>
          </w:tcPr>
          <w:p w14:paraId="54C42013" w14:textId="640FFD3A" w:rsidR="000E10DF" w:rsidRPr="00AD0EBB" w:rsidRDefault="000E10DF" w:rsidP="000E10DF">
            <w:pPr>
              <w:pStyle w:val="Normaltabla"/>
            </w:pPr>
            <w:r w:rsidRPr="001939C8">
              <w:t>MINISTERIO DE ECONOMIA</w:t>
            </w:r>
          </w:p>
        </w:tc>
      </w:tr>
      <w:tr w:rsidR="000E10DF" w:rsidRPr="00963F4D" w14:paraId="60AB85A7" w14:textId="77777777" w:rsidTr="00EC1026">
        <w:trPr>
          <w:jc w:val="center"/>
        </w:trPr>
        <w:tc>
          <w:tcPr>
            <w:tcW w:w="1980" w:type="dxa"/>
            <w:shd w:val="clear" w:color="auto" w:fill="auto"/>
            <w:noWrap/>
          </w:tcPr>
          <w:p w14:paraId="01BD2878" w14:textId="5472967D" w:rsidR="000E10DF" w:rsidRPr="00AD0EBB" w:rsidRDefault="000E10DF" w:rsidP="000E10DF">
            <w:pPr>
              <w:pStyle w:val="Normaltabla"/>
            </w:pPr>
            <w:r w:rsidRPr="001939C8">
              <w:t>28079FO000</w:t>
            </w:r>
          </w:p>
        </w:tc>
        <w:tc>
          <w:tcPr>
            <w:tcW w:w="6752" w:type="dxa"/>
            <w:shd w:val="clear" w:color="auto" w:fill="auto"/>
            <w:noWrap/>
          </w:tcPr>
          <w:p w14:paraId="50C640A9" w14:textId="4B0417AB" w:rsidR="000E10DF" w:rsidRPr="00AD0EBB" w:rsidRDefault="000E10DF" w:rsidP="000E10DF">
            <w:pPr>
              <w:pStyle w:val="Normaltabla"/>
            </w:pPr>
            <w:r w:rsidRPr="001939C8">
              <w:t>MINISTERIO DE FOMENTO</w:t>
            </w:r>
          </w:p>
        </w:tc>
      </w:tr>
      <w:tr w:rsidR="000E10DF" w:rsidRPr="00963F4D" w14:paraId="359D6702" w14:textId="77777777" w:rsidTr="00EC1026">
        <w:trPr>
          <w:jc w:val="center"/>
        </w:trPr>
        <w:tc>
          <w:tcPr>
            <w:tcW w:w="1980" w:type="dxa"/>
            <w:shd w:val="clear" w:color="auto" w:fill="auto"/>
            <w:noWrap/>
          </w:tcPr>
          <w:p w14:paraId="2F33504E" w14:textId="770CE84A" w:rsidR="000E10DF" w:rsidRPr="00AD0EBB" w:rsidRDefault="000E10DF" w:rsidP="000E10DF">
            <w:pPr>
              <w:pStyle w:val="Normaltabla"/>
            </w:pPr>
            <w:r w:rsidRPr="001939C8">
              <w:t>28079HA000</w:t>
            </w:r>
          </w:p>
        </w:tc>
        <w:tc>
          <w:tcPr>
            <w:tcW w:w="6752" w:type="dxa"/>
            <w:shd w:val="clear" w:color="auto" w:fill="auto"/>
            <w:noWrap/>
          </w:tcPr>
          <w:p w14:paraId="5E9C84BE" w14:textId="453851AC" w:rsidR="000E10DF" w:rsidRPr="00AD0EBB" w:rsidRDefault="000E10DF" w:rsidP="000E10DF">
            <w:pPr>
              <w:pStyle w:val="Normaltabla"/>
            </w:pPr>
            <w:r w:rsidRPr="001939C8">
              <w:t>MINISTERIO DE HACIENDA</w:t>
            </w:r>
          </w:p>
        </w:tc>
      </w:tr>
      <w:tr w:rsidR="000E10DF" w:rsidRPr="00963F4D" w14:paraId="0CA5AD0F" w14:textId="77777777" w:rsidTr="00EC1026">
        <w:trPr>
          <w:jc w:val="center"/>
        </w:trPr>
        <w:tc>
          <w:tcPr>
            <w:tcW w:w="1980" w:type="dxa"/>
            <w:shd w:val="clear" w:color="auto" w:fill="auto"/>
            <w:noWrap/>
          </w:tcPr>
          <w:p w14:paraId="72858679" w14:textId="1CA217D1" w:rsidR="000E10DF" w:rsidRPr="00AD0EBB" w:rsidRDefault="000E10DF" w:rsidP="000E10DF">
            <w:pPr>
              <w:pStyle w:val="Normaltabla"/>
            </w:pPr>
            <w:r w:rsidRPr="001939C8">
              <w:t>28079IE000</w:t>
            </w:r>
          </w:p>
        </w:tc>
        <w:tc>
          <w:tcPr>
            <w:tcW w:w="6752" w:type="dxa"/>
            <w:shd w:val="clear" w:color="auto" w:fill="auto"/>
            <w:noWrap/>
          </w:tcPr>
          <w:p w14:paraId="0784CC7E" w14:textId="117868B9" w:rsidR="000E10DF" w:rsidRPr="00AD0EBB" w:rsidRDefault="000E10DF" w:rsidP="000E10DF">
            <w:pPr>
              <w:pStyle w:val="Normaltabla"/>
            </w:pPr>
            <w:r w:rsidRPr="001939C8">
              <w:t>MINISTERIO INDUSTRI Y ENERGIA</w:t>
            </w:r>
          </w:p>
        </w:tc>
      </w:tr>
      <w:tr w:rsidR="000E10DF" w:rsidRPr="00963F4D" w14:paraId="66F2267E" w14:textId="77777777" w:rsidTr="00EC1026">
        <w:trPr>
          <w:jc w:val="center"/>
        </w:trPr>
        <w:tc>
          <w:tcPr>
            <w:tcW w:w="1980" w:type="dxa"/>
            <w:shd w:val="clear" w:color="auto" w:fill="auto"/>
            <w:noWrap/>
          </w:tcPr>
          <w:p w14:paraId="4AECBD2A" w14:textId="535632BC" w:rsidR="000E10DF" w:rsidRPr="00AD0EBB" w:rsidRDefault="000E10DF" w:rsidP="000E10DF">
            <w:pPr>
              <w:pStyle w:val="Normaltabla"/>
            </w:pPr>
            <w:r w:rsidRPr="001939C8">
              <w:t>28079IN000</w:t>
            </w:r>
          </w:p>
        </w:tc>
        <w:tc>
          <w:tcPr>
            <w:tcW w:w="6752" w:type="dxa"/>
            <w:shd w:val="clear" w:color="auto" w:fill="auto"/>
            <w:noWrap/>
          </w:tcPr>
          <w:p w14:paraId="7721CE3E" w14:textId="2CE5329C" w:rsidR="000E10DF" w:rsidRPr="00AD0EBB" w:rsidRDefault="000E10DF" w:rsidP="000E10DF">
            <w:pPr>
              <w:pStyle w:val="Normaltabla"/>
            </w:pPr>
            <w:r w:rsidRPr="001939C8">
              <w:t>MINISTERIO INTERIOR</w:t>
            </w:r>
          </w:p>
        </w:tc>
      </w:tr>
      <w:tr w:rsidR="000E10DF" w:rsidRPr="00963F4D" w14:paraId="31BB4EFF" w14:textId="77777777" w:rsidTr="00EC1026">
        <w:trPr>
          <w:jc w:val="center"/>
        </w:trPr>
        <w:tc>
          <w:tcPr>
            <w:tcW w:w="1980" w:type="dxa"/>
            <w:shd w:val="clear" w:color="auto" w:fill="auto"/>
            <w:noWrap/>
          </w:tcPr>
          <w:p w14:paraId="72BBA748" w14:textId="6FD35C1E" w:rsidR="000E10DF" w:rsidRPr="00FE7CCF" w:rsidRDefault="000E10DF" w:rsidP="000E10DF">
            <w:pPr>
              <w:pStyle w:val="Normaltabla"/>
            </w:pPr>
            <w:r w:rsidRPr="001939C8">
              <w:t>28079IT000</w:t>
            </w:r>
          </w:p>
        </w:tc>
        <w:tc>
          <w:tcPr>
            <w:tcW w:w="6752" w:type="dxa"/>
            <w:shd w:val="clear" w:color="auto" w:fill="auto"/>
            <w:noWrap/>
          </w:tcPr>
          <w:p w14:paraId="240D6A7F" w14:textId="1A81D5C0" w:rsidR="000E10DF" w:rsidRPr="00FE7CCF" w:rsidRDefault="000E10DF" w:rsidP="000E10DF">
            <w:pPr>
              <w:pStyle w:val="Normaltabla"/>
            </w:pPr>
            <w:r w:rsidRPr="001939C8">
              <w:t>MIN. INDUSTR. TURIS. Y COMERC.</w:t>
            </w:r>
          </w:p>
        </w:tc>
      </w:tr>
      <w:tr w:rsidR="000E10DF" w:rsidRPr="00963F4D" w14:paraId="3887C6C9" w14:textId="77777777" w:rsidTr="00EC1026">
        <w:trPr>
          <w:jc w:val="center"/>
        </w:trPr>
        <w:tc>
          <w:tcPr>
            <w:tcW w:w="1980" w:type="dxa"/>
            <w:shd w:val="clear" w:color="auto" w:fill="auto"/>
            <w:noWrap/>
          </w:tcPr>
          <w:p w14:paraId="79D263B3" w14:textId="01F1DB21" w:rsidR="000E10DF" w:rsidRPr="00FE7CCF" w:rsidRDefault="000E10DF" w:rsidP="000E10DF">
            <w:pPr>
              <w:pStyle w:val="Normaltabla"/>
            </w:pPr>
            <w:r w:rsidRPr="001939C8">
              <w:t>28079JA000</w:t>
            </w:r>
          </w:p>
        </w:tc>
        <w:tc>
          <w:tcPr>
            <w:tcW w:w="6752" w:type="dxa"/>
            <w:shd w:val="clear" w:color="auto" w:fill="auto"/>
            <w:noWrap/>
          </w:tcPr>
          <w:p w14:paraId="1747CCC8" w14:textId="36703331" w:rsidR="000E10DF" w:rsidRPr="00FE7CCF" w:rsidRDefault="000E10DF" w:rsidP="000E10DF">
            <w:pPr>
              <w:pStyle w:val="Normaltabla"/>
            </w:pPr>
            <w:r w:rsidRPr="001939C8">
              <w:t>JUNTA DE ARBITRAJE - MADRID</w:t>
            </w:r>
          </w:p>
        </w:tc>
      </w:tr>
      <w:tr w:rsidR="000E10DF" w:rsidRPr="00963F4D" w14:paraId="735739B8" w14:textId="77777777" w:rsidTr="00EC1026">
        <w:trPr>
          <w:jc w:val="center"/>
        </w:trPr>
        <w:tc>
          <w:tcPr>
            <w:tcW w:w="1980" w:type="dxa"/>
            <w:shd w:val="clear" w:color="auto" w:fill="auto"/>
            <w:noWrap/>
          </w:tcPr>
          <w:p w14:paraId="5F255112" w14:textId="3837B3C2" w:rsidR="000E10DF" w:rsidRPr="001939C8" w:rsidRDefault="000E10DF" w:rsidP="000E10DF">
            <w:pPr>
              <w:pStyle w:val="Normaltabla"/>
            </w:pPr>
            <w:r w:rsidRPr="00461867">
              <w:t>47186JA000</w:t>
            </w:r>
          </w:p>
        </w:tc>
        <w:tc>
          <w:tcPr>
            <w:tcW w:w="6752" w:type="dxa"/>
            <w:shd w:val="clear" w:color="auto" w:fill="auto"/>
            <w:noWrap/>
          </w:tcPr>
          <w:p w14:paraId="35A418C6" w14:textId="4BF7E228" w:rsidR="000E10DF" w:rsidRPr="001939C8" w:rsidRDefault="000E10DF" w:rsidP="000E10DF">
            <w:pPr>
              <w:pStyle w:val="Normaltabla"/>
            </w:pPr>
            <w:r w:rsidRPr="00461867">
              <w:t>JUNTA DE ARBITRAJE - VALLADOLID</w:t>
            </w:r>
          </w:p>
        </w:tc>
      </w:tr>
      <w:tr w:rsidR="000E10DF" w:rsidRPr="00963F4D" w14:paraId="72177637" w14:textId="77777777" w:rsidTr="00EC1026">
        <w:trPr>
          <w:jc w:val="center"/>
        </w:trPr>
        <w:tc>
          <w:tcPr>
            <w:tcW w:w="1980" w:type="dxa"/>
            <w:shd w:val="clear" w:color="auto" w:fill="auto"/>
            <w:noWrap/>
          </w:tcPr>
          <w:p w14:paraId="183C1B9F" w14:textId="7FABF9B6" w:rsidR="000E10DF" w:rsidRPr="001939C8" w:rsidRDefault="000E10DF" w:rsidP="000E10DF">
            <w:pPr>
              <w:pStyle w:val="Normaltabla"/>
            </w:pPr>
            <w:r w:rsidRPr="00461867">
              <w:t>28079JE000</w:t>
            </w:r>
          </w:p>
        </w:tc>
        <w:tc>
          <w:tcPr>
            <w:tcW w:w="6752" w:type="dxa"/>
            <w:shd w:val="clear" w:color="auto" w:fill="auto"/>
            <w:noWrap/>
          </w:tcPr>
          <w:p w14:paraId="54FC6765" w14:textId="0397AB83" w:rsidR="000E10DF" w:rsidRPr="001939C8" w:rsidRDefault="000E10DF" w:rsidP="000E10DF">
            <w:pPr>
              <w:pStyle w:val="Normaltabla"/>
            </w:pPr>
            <w:r w:rsidRPr="00461867">
              <w:t>JUNTA ELECTORAL CENTRAL</w:t>
            </w:r>
          </w:p>
        </w:tc>
      </w:tr>
      <w:tr w:rsidR="000E10DF" w:rsidRPr="00963F4D" w14:paraId="167D7F98" w14:textId="77777777" w:rsidTr="00EC1026">
        <w:trPr>
          <w:jc w:val="center"/>
        </w:trPr>
        <w:tc>
          <w:tcPr>
            <w:tcW w:w="1980" w:type="dxa"/>
            <w:shd w:val="clear" w:color="auto" w:fill="auto"/>
            <w:noWrap/>
          </w:tcPr>
          <w:p w14:paraId="3E14AEAF" w14:textId="6C9B85BF" w:rsidR="000E10DF" w:rsidRPr="001939C8" w:rsidRDefault="000E10DF" w:rsidP="000E10DF">
            <w:pPr>
              <w:pStyle w:val="Normaltabla"/>
            </w:pPr>
            <w:r w:rsidRPr="00461867">
              <w:t>28079JU000</w:t>
            </w:r>
          </w:p>
        </w:tc>
        <w:tc>
          <w:tcPr>
            <w:tcW w:w="6752" w:type="dxa"/>
            <w:shd w:val="clear" w:color="auto" w:fill="auto"/>
            <w:noWrap/>
          </w:tcPr>
          <w:p w14:paraId="3A7E3329" w14:textId="2566E354" w:rsidR="000E10DF" w:rsidRPr="001939C8" w:rsidRDefault="000E10DF" w:rsidP="000E10DF">
            <w:pPr>
              <w:pStyle w:val="Normaltabla"/>
            </w:pPr>
            <w:r w:rsidRPr="00461867">
              <w:t>MINISTERIO JUSTICIA</w:t>
            </w:r>
          </w:p>
        </w:tc>
      </w:tr>
      <w:tr w:rsidR="000E10DF" w:rsidRPr="00963F4D" w14:paraId="7D9B8C2D" w14:textId="77777777" w:rsidTr="00EC1026">
        <w:trPr>
          <w:jc w:val="center"/>
        </w:trPr>
        <w:tc>
          <w:tcPr>
            <w:tcW w:w="1980" w:type="dxa"/>
            <w:shd w:val="clear" w:color="auto" w:fill="auto"/>
            <w:noWrap/>
          </w:tcPr>
          <w:p w14:paraId="44E48548" w14:textId="772BD991" w:rsidR="000E10DF" w:rsidRPr="001939C8" w:rsidRDefault="000E10DF" w:rsidP="000E10DF">
            <w:pPr>
              <w:pStyle w:val="Normaltabla"/>
            </w:pPr>
            <w:r w:rsidRPr="00461867">
              <w:t>28079MA000</w:t>
            </w:r>
          </w:p>
        </w:tc>
        <w:tc>
          <w:tcPr>
            <w:tcW w:w="6752" w:type="dxa"/>
            <w:shd w:val="clear" w:color="auto" w:fill="auto"/>
            <w:noWrap/>
          </w:tcPr>
          <w:p w14:paraId="0DD9F513" w14:textId="68467786" w:rsidR="000E10DF" w:rsidRPr="001939C8" w:rsidRDefault="000E10DF" w:rsidP="000E10DF">
            <w:pPr>
              <w:pStyle w:val="Normaltabla"/>
            </w:pPr>
            <w:r w:rsidRPr="00461867">
              <w:t>MINISTERIO DE MEDIO AMBIENTE</w:t>
            </w:r>
          </w:p>
        </w:tc>
      </w:tr>
      <w:tr w:rsidR="000E10DF" w:rsidRPr="00963F4D" w14:paraId="730D24FE" w14:textId="77777777" w:rsidTr="00EC1026">
        <w:trPr>
          <w:jc w:val="center"/>
        </w:trPr>
        <w:tc>
          <w:tcPr>
            <w:tcW w:w="1980" w:type="dxa"/>
            <w:shd w:val="clear" w:color="auto" w:fill="auto"/>
            <w:noWrap/>
          </w:tcPr>
          <w:p w14:paraId="6577197F" w14:textId="72644697" w:rsidR="000E10DF" w:rsidRPr="001939C8" w:rsidRDefault="000E10DF" w:rsidP="000E10DF">
            <w:pPr>
              <w:pStyle w:val="Normaltabla"/>
            </w:pPr>
            <w:r w:rsidRPr="00461867">
              <w:t>28079PD000</w:t>
            </w:r>
          </w:p>
        </w:tc>
        <w:tc>
          <w:tcPr>
            <w:tcW w:w="6752" w:type="dxa"/>
            <w:shd w:val="clear" w:color="auto" w:fill="auto"/>
            <w:noWrap/>
          </w:tcPr>
          <w:p w14:paraId="251A0A62" w14:textId="0BF4F2D0" w:rsidR="000E10DF" w:rsidRPr="001939C8" w:rsidRDefault="000E10DF" w:rsidP="000E10DF">
            <w:pPr>
              <w:pStyle w:val="Normaltabla"/>
            </w:pPr>
            <w:r w:rsidRPr="00461867">
              <w:t>MINISTERIO DE LA PRESIDENCIA</w:t>
            </w:r>
          </w:p>
        </w:tc>
      </w:tr>
      <w:tr w:rsidR="000E10DF" w:rsidRPr="00963F4D" w14:paraId="3F8B5D55" w14:textId="77777777" w:rsidTr="00EC1026">
        <w:trPr>
          <w:jc w:val="center"/>
        </w:trPr>
        <w:tc>
          <w:tcPr>
            <w:tcW w:w="1980" w:type="dxa"/>
            <w:shd w:val="clear" w:color="auto" w:fill="auto"/>
            <w:noWrap/>
          </w:tcPr>
          <w:p w14:paraId="30214947" w14:textId="4F13D507" w:rsidR="000E10DF" w:rsidRPr="001939C8" w:rsidRDefault="000E10DF" w:rsidP="000E10DF">
            <w:pPr>
              <w:pStyle w:val="Normaltabla"/>
            </w:pPr>
            <w:r w:rsidRPr="00461867">
              <w:t>28079SA000</w:t>
            </w:r>
          </w:p>
        </w:tc>
        <w:tc>
          <w:tcPr>
            <w:tcW w:w="6752" w:type="dxa"/>
            <w:shd w:val="clear" w:color="auto" w:fill="auto"/>
            <w:noWrap/>
          </w:tcPr>
          <w:p w14:paraId="0804E9D6" w14:textId="46E0419D" w:rsidR="000E10DF" w:rsidRPr="001939C8" w:rsidRDefault="000E10DF" w:rsidP="000E10DF">
            <w:pPr>
              <w:pStyle w:val="Normaltabla"/>
            </w:pPr>
            <w:r w:rsidRPr="00461867">
              <w:t>MINISTERIO DE SANIDAD</w:t>
            </w:r>
          </w:p>
        </w:tc>
      </w:tr>
      <w:tr w:rsidR="000E10DF" w:rsidRPr="00963F4D" w14:paraId="2A2D1122" w14:textId="77777777" w:rsidTr="00EC1026">
        <w:trPr>
          <w:jc w:val="center"/>
        </w:trPr>
        <w:tc>
          <w:tcPr>
            <w:tcW w:w="1980" w:type="dxa"/>
            <w:shd w:val="clear" w:color="auto" w:fill="auto"/>
            <w:noWrap/>
          </w:tcPr>
          <w:p w14:paraId="772B249D" w14:textId="2441F63C" w:rsidR="000E10DF" w:rsidRPr="001939C8" w:rsidRDefault="000E10DF" w:rsidP="000E10DF">
            <w:pPr>
              <w:pStyle w:val="Normaltabla"/>
            </w:pPr>
            <w:r w:rsidRPr="00461867">
              <w:t>28079SC000</w:t>
            </w:r>
          </w:p>
        </w:tc>
        <w:tc>
          <w:tcPr>
            <w:tcW w:w="6752" w:type="dxa"/>
            <w:shd w:val="clear" w:color="auto" w:fill="auto"/>
            <w:noWrap/>
          </w:tcPr>
          <w:p w14:paraId="4D289D73" w14:textId="1190193E" w:rsidR="000E10DF" w:rsidRPr="001939C8" w:rsidRDefault="000E10DF" w:rsidP="000E10DF">
            <w:pPr>
              <w:pStyle w:val="Normaltabla"/>
            </w:pPr>
            <w:r w:rsidRPr="00461867">
              <w:t>MINISTERIO SANIDAD Y CONSUMO</w:t>
            </w:r>
          </w:p>
        </w:tc>
      </w:tr>
      <w:tr w:rsidR="000E10DF" w:rsidRPr="00963F4D" w14:paraId="5CEF354E" w14:textId="77777777" w:rsidTr="00EC1026">
        <w:trPr>
          <w:jc w:val="center"/>
        </w:trPr>
        <w:tc>
          <w:tcPr>
            <w:tcW w:w="1980" w:type="dxa"/>
            <w:shd w:val="clear" w:color="auto" w:fill="auto"/>
            <w:noWrap/>
          </w:tcPr>
          <w:p w14:paraId="7951429D" w14:textId="602510E6" w:rsidR="000E10DF" w:rsidRPr="001939C8" w:rsidRDefault="000E10DF" w:rsidP="000E10DF">
            <w:pPr>
              <w:pStyle w:val="Normaltabla"/>
            </w:pPr>
            <w:r w:rsidRPr="00461867">
              <w:t>28079TA000</w:t>
            </w:r>
          </w:p>
        </w:tc>
        <w:tc>
          <w:tcPr>
            <w:tcW w:w="6752" w:type="dxa"/>
            <w:shd w:val="clear" w:color="auto" w:fill="auto"/>
            <w:noWrap/>
          </w:tcPr>
          <w:p w14:paraId="3D756D4F" w14:textId="09063C4C" w:rsidR="000E10DF" w:rsidRPr="001939C8" w:rsidRDefault="000E10DF" w:rsidP="000E10DF">
            <w:pPr>
              <w:pStyle w:val="Normaltabla"/>
            </w:pPr>
            <w:r w:rsidRPr="00461867">
              <w:t>MIN. DE TRABAJO Y ASUNTOS SOCIALES</w:t>
            </w:r>
          </w:p>
        </w:tc>
      </w:tr>
      <w:tr w:rsidR="000E10DF" w:rsidRPr="00963F4D" w14:paraId="27BBE2D4" w14:textId="77777777" w:rsidTr="00EC1026">
        <w:trPr>
          <w:jc w:val="center"/>
        </w:trPr>
        <w:tc>
          <w:tcPr>
            <w:tcW w:w="1980" w:type="dxa"/>
            <w:shd w:val="clear" w:color="auto" w:fill="auto"/>
            <w:noWrap/>
          </w:tcPr>
          <w:p w14:paraId="2E16051D" w14:textId="4F43E2EF" w:rsidR="000E10DF" w:rsidRPr="001939C8" w:rsidRDefault="000E10DF" w:rsidP="000E10DF">
            <w:pPr>
              <w:pStyle w:val="Normaltabla"/>
            </w:pPr>
            <w:r w:rsidRPr="00461867">
              <w:t>28079TI000</w:t>
            </w:r>
          </w:p>
        </w:tc>
        <w:tc>
          <w:tcPr>
            <w:tcW w:w="6752" w:type="dxa"/>
            <w:shd w:val="clear" w:color="auto" w:fill="auto"/>
            <w:noWrap/>
          </w:tcPr>
          <w:p w14:paraId="1DCEF5E4" w14:textId="7A65D4EB" w:rsidR="000E10DF" w:rsidRPr="001939C8" w:rsidRDefault="000E10DF" w:rsidP="000E10DF">
            <w:pPr>
              <w:pStyle w:val="Normaltabla"/>
            </w:pPr>
            <w:r w:rsidRPr="00461867">
              <w:t>MINISTERIO DE TRABAJO E INMIGRACION</w:t>
            </w:r>
          </w:p>
        </w:tc>
      </w:tr>
      <w:tr w:rsidR="000E10DF" w:rsidRPr="00963F4D" w14:paraId="41E67EB3" w14:textId="77777777" w:rsidTr="00EC1026">
        <w:trPr>
          <w:jc w:val="center"/>
        </w:trPr>
        <w:tc>
          <w:tcPr>
            <w:tcW w:w="1980" w:type="dxa"/>
            <w:shd w:val="clear" w:color="auto" w:fill="auto"/>
            <w:noWrap/>
          </w:tcPr>
          <w:p w14:paraId="2301F041" w14:textId="2FA6435E" w:rsidR="000E10DF" w:rsidRPr="001939C8" w:rsidRDefault="000E10DF" w:rsidP="000E10DF">
            <w:pPr>
              <w:pStyle w:val="Normaltabla"/>
            </w:pPr>
            <w:r w:rsidRPr="00461867">
              <w:t>28079VI000</w:t>
            </w:r>
          </w:p>
        </w:tc>
        <w:tc>
          <w:tcPr>
            <w:tcW w:w="6752" w:type="dxa"/>
            <w:shd w:val="clear" w:color="auto" w:fill="auto"/>
            <w:noWrap/>
          </w:tcPr>
          <w:p w14:paraId="1C6AA271" w14:textId="18733AB4" w:rsidR="000E10DF" w:rsidRPr="001939C8" w:rsidRDefault="000E10DF" w:rsidP="000E10DF">
            <w:pPr>
              <w:pStyle w:val="Normaltabla"/>
            </w:pPr>
            <w:r w:rsidRPr="00461867">
              <w:t>MINISTERIO DE LA VIVIENDA</w:t>
            </w:r>
          </w:p>
        </w:tc>
      </w:tr>
    </w:tbl>
    <w:p w14:paraId="3427BBE7" w14:textId="77777777" w:rsidR="000E10DF" w:rsidRPr="000E10DF" w:rsidRDefault="000E10DF" w:rsidP="000E10DF"/>
    <w:p w14:paraId="2544ACE8" w14:textId="66D6904A" w:rsidR="009D62A2" w:rsidRDefault="009D62A2" w:rsidP="009D62A2">
      <w:pPr>
        <w:pStyle w:val="Ttulo3"/>
      </w:pPr>
      <w:bookmarkStart w:id="26" w:name="_Toc106094176"/>
      <w:r>
        <w:lastRenderedPageBreak/>
        <w:t>Catálogo de Organismo Origen</w:t>
      </w:r>
      <w:bookmarkEnd w:id="26"/>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0E10DF" w:rsidRPr="00AD0EBB" w14:paraId="4531782F" w14:textId="77777777" w:rsidTr="00EC102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6E414D35" w14:textId="77777777" w:rsidR="000E10DF" w:rsidRPr="00AD0EBB" w:rsidRDefault="000E10DF"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A3BDA45" w14:textId="77777777" w:rsidR="000E10DF" w:rsidRPr="00AD0EBB" w:rsidRDefault="000E10DF" w:rsidP="00EC1026">
            <w:pPr>
              <w:pStyle w:val="TablaTtulo1"/>
            </w:pPr>
            <w:r>
              <w:t>DESCRIPCIÓN</w:t>
            </w:r>
          </w:p>
        </w:tc>
      </w:tr>
      <w:tr w:rsidR="000E10DF" w:rsidRPr="00963F4D" w14:paraId="534A63B7" w14:textId="77777777" w:rsidTr="00EC1026">
        <w:trPr>
          <w:jc w:val="center"/>
        </w:trPr>
        <w:tc>
          <w:tcPr>
            <w:tcW w:w="1980" w:type="dxa"/>
            <w:shd w:val="clear" w:color="auto" w:fill="auto"/>
            <w:noWrap/>
          </w:tcPr>
          <w:p w14:paraId="15DC8B3A" w14:textId="55C9C658" w:rsidR="000E10DF" w:rsidRPr="00AD0EBB" w:rsidRDefault="000E10DF" w:rsidP="000E10DF">
            <w:pPr>
              <w:pStyle w:val="Normaltabla"/>
            </w:pPr>
            <w:r w:rsidRPr="000955E4">
              <w:t>2807906220</w:t>
            </w:r>
          </w:p>
        </w:tc>
        <w:tc>
          <w:tcPr>
            <w:tcW w:w="6752" w:type="dxa"/>
            <w:shd w:val="clear" w:color="auto" w:fill="auto"/>
            <w:noWrap/>
          </w:tcPr>
          <w:p w14:paraId="48D5F5FA" w14:textId="38CAF530" w:rsidR="000E10DF" w:rsidRPr="00AD0EBB" w:rsidRDefault="000E10DF" w:rsidP="000E10DF">
            <w:pPr>
              <w:pStyle w:val="Normaltabla"/>
            </w:pPr>
            <w:r w:rsidRPr="000955E4">
              <w:t>Instituto de Mediacion, Arbitraje y Conciliación (IMAC/SMAC)</w:t>
            </w:r>
          </w:p>
        </w:tc>
      </w:tr>
      <w:tr w:rsidR="000E10DF" w:rsidRPr="00963F4D" w14:paraId="5B8F5CC4" w14:textId="77777777" w:rsidTr="00EC1026">
        <w:trPr>
          <w:jc w:val="center"/>
        </w:trPr>
        <w:tc>
          <w:tcPr>
            <w:tcW w:w="1980" w:type="dxa"/>
            <w:shd w:val="clear" w:color="auto" w:fill="auto"/>
            <w:noWrap/>
          </w:tcPr>
          <w:p w14:paraId="67E052E6" w14:textId="5D2CF665" w:rsidR="000E10DF" w:rsidRPr="00AD0EBB" w:rsidRDefault="000E10DF" w:rsidP="000E10DF">
            <w:pPr>
              <w:pStyle w:val="Normaltabla"/>
            </w:pPr>
            <w:r w:rsidRPr="000955E4">
              <w:t>2807906221</w:t>
            </w:r>
          </w:p>
        </w:tc>
        <w:tc>
          <w:tcPr>
            <w:tcW w:w="6752" w:type="dxa"/>
            <w:shd w:val="clear" w:color="auto" w:fill="auto"/>
            <w:noWrap/>
          </w:tcPr>
          <w:p w14:paraId="23D91F38" w14:textId="20F5773B" w:rsidR="000E10DF" w:rsidRPr="00AD0EBB" w:rsidRDefault="000E10DF" w:rsidP="000E10DF">
            <w:pPr>
              <w:pStyle w:val="Normaltabla"/>
            </w:pPr>
            <w:r w:rsidRPr="000955E4">
              <w:t>Servicio Interconfederal de Mediación y Arbitraje (SIMA)</w:t>
            </w:r>
          </w:p>
        </w:tc>
      </w:tr>
      <w:tr w:rsidR="000E10DF" w:rsidRPr="00963F4D" w14:paraId="27C436FA" w14:textId="77777777" w:rsidTr="00EC1026">
        <w:trPr>
          <w:jc w:val="center"/>
        </w:trPr>
        <w:tc>
          <w:tcPr>
            <w:tcW w:w="1980" w:type="dxa"/>
            <w:shd w:val="clear" w:color="auto" w:fill="auto"/>
            <w:noWrap/>
          </w:tcPr>
          <w:p w14:paraId="25E6B89A" w14:textId="03EBD38D" w:rsidR="000E10DF" w:rsidRPr="00AD0EBB" w:rsidRDefault="000E10DF" w:rsidP="000E10DF">
            <w:pPr>
              <w:pStyle w:val="Normaltabla"/>
            </w:pPr>
            <w:r w:rsidRPr="000955E4">
              <w:t>2807906229</w:t>
            </w:r>
          </w:p>
        </w:tc>
        <w:tc>
          <w:tcPr>
            <w:tcW w:w="6752" w:type="dxa"/>
            <w:shd w:val="clear" w:color="auto" w:fill="auto"/>
            <w:noWrap/>
          </w:tcPr>
          <w:p w14:paraId="1F44A6EB" w14:textId="091F75C8" w:rsidR="000E10DF" w:rsidRPr="00AD0EBB" w:rsidRDefault="000E10DF" w:rsidP="000E10DF">
            <w:pPr>
              <w:pStyle w:val="Normaltabla"/>
            </w:pPr>
            <w:r w:rsidRPr="000955E4">
              <w:t>Servicio de Conciliación Extraprocesal Genérico</w:t>
            </w:r>
          </w:p>
        </w:tc>
      </w:tr>
      <w:tr w:rsidR="000E10DF" w:rsidRPr="00963F4D" w14:paraId="1DD30AC6" w14:textId="77777777" w:rsidTr="00EC1026">
        <w:trPr>
          <w:jc w:val="center"/>
        </w:trPr>
        <w:tc>
          <w:tcPr>
            <w:tcW w:w="1980" w:type="dxa"/>
            <w:shd w:val="clear" w:color="auto" w:fill="auto"/>
            <w:noWrap/>
          </w:tcPr>
          <w:p w14:paraId="2D7DD1BD" w14:textId="16F63DEB" w:rsidR="000E10DF" w:rsidRPr="00AD0EBB" w:rsidRDefault="000E10DF" w:rsidP="000E10DF">
            <w:pPr>
              <w:pStyle w:val="Normaltabla"/>
            </w:pPr>
            <w:r w:rsidRPr="000955E4">
              <w:t>4109106400</w:t>
            </w:r>
          </w:p>
        </w:tc>
        <w:tc>
          <w:tcPr>
            <w:tcW w:w="6752" w:type="dxa"/>
            <w:shd w:val="clear" w:color="auto" w:fill="auto"/>
            <w:noWrap/>
          </w:tcPr>
          <w:p w14:paraId="4EE40CFC" w14:textId="7FB2260D" w:rsidR="000E10DF" w:rsidRPr="00AD0EBB" w:rsidRDefault="000E10DF" w:rsidP="000E10DF">
            <w:pPr>
              <w:pStyle w:val="Normaltabla"/>
            </w:pPr>
            <w:r w:rsidRPr="000955E4">
              <w:t>Sistema de Resolución Extrajudicial de Conflictos Colectivos Laborales de Andalucía (SERCLA)</w:t>
            </w:r>
          </w:p>
        </w:tc>
      </w:tr>
      <w:tr w:rsidR="000E10DF" w:rsidRPr="00963F4D" w14:paraId="6BE32193" w14:textId="77777777" w:rsidTr="00EC1026">
        <w:trPr>
          <w:jc w:val="center"/>
        </w:trPr>
        <w:tc>
          <w:tcPr>
            <w:tcW w:w="1980" w:type="dxa"/>
            <w:shd w:val="clear" w:color="auto" w:fill="auto"/>
            <w:noWrap/>
          </w:tcPr>
          <w:p w14:paraId="4450FEA2" w14:textId="706ABE13" w:rsidR="000E10DF" w:rsidRPr="00AD0EBB" w:rsidRDefault="000E10DF" w:rsidP="000E10DF">
            <w:pPr>
              <w:pStyle w:val="Normaltabla"/>
            </w:pPr>
            <w:r w:rsidRPr="000955E4">
              <w:t>5029706400</w:t>
            </w:r>
          </w:p>
        </w:tc>
        <w:tc>
          <w:tcPr>
            <w:tcW w:w="6752" w:type="dxa"/>
            <w:shd w:val="clear" w:color="auto" w:fill="auto"/>
            <w:noWrap/>
          </w:tcPr>
          <w:p w14:paraId="7245693C" w14:textId="4A0ADAC2" w:rsidR="000E10DF" w:rsidRPr="00AD0EBB" w:rsidRDefault="000E10DF" w:rsidP="000E10DF">
            <w:pPr>
              <w:pStyle w:val="Normaltabla"/>
            </w:pPr>
            <w:r w:rsidRPr="000955E4">
              <w:t>Servicio Aragonés de Mediación y Arbitraje (SAMA)</w:t>
            </w:r>
          </w:p>
        </w:tc>
      </w:tr>
      <w:tr w:rsidR="000E10DF" w:rsidRPr="00963F4D" w14:paraId="7F4DD69D" w14:textId="77777777" w:rsidTr="00EC1026">
        <w:trPr>
          <w:jc w:val="center"/>
        </w:trPr>
        <w:tc>
          <w:tcPr>
            <w:tcW w:w="1980" w:type="dxa"/>
            <w:shd w:val="clear" w:color="auto" w:fill="auto"/>
            <w:noWrap/>
          </w:tcPr>
          <w:p w14:paraId="038BEB22" w14:textId="1D77280F" w:rsidR="000E10DF" w:rsidRPr="00AD0EBB" w:rsidRDefault="000E10DF" w:rsidP="000E10DF">
            <w:pPr>
              <w:pStyle w:val="Normaltabla"/>
            </w:pPr>
            <w:r w:rsidRPr="000955E4">
              <w:t>3304406400</w:t>
            </w:r>
          </w:p>
        </w:tc>
        <w:tc>
          <w:tcPr>
            <w:tcW w:w="6752" w:type="dxa"/>
            <w:shd w:val="clear" w:color="auto" w:fill="auto"/>
            <w:noWrap/>
          </w:tcPr>
          <w:p w14:paraId="29C82C07" w14:textId="7F488A48" w:rsidR="000E10DF" w:rsidRPr="00AD0EBB" w:rsidRDefault="000E10DF" w:rsidP="000E10DF">
            <w:pPr>
              <w:pStyle w:val="Normaltabla"/>
            </w:pPr>
            <w:r w:rsidRPr="000955E4">
              <w:t>Servicio Asturiano de Solución Extrajudicial de Conflictos (SASEC)</w:t>
            </w:r>
          </w:p>
        </w:tc>
      </w:tr>
      <w:tr w:rsidR="000E10DF" w:rsidRPr="00963F4D" w14:paraId="548AE78D" w14:textId="77777777" w:rsidTr="00EC1026">
        <w:trPr>
          <w:jc w:val="center"/>
        </w:trPr>
        <w:tc>
          <w:tcPr>
            <w:tcW w:w="1980" w:type="dxa"/>
            <w:shd w:val="clear" w:color="auto" w:fill="auto"/>
            <w:noWrap/>
          </w:tcPr>
          <w:p w14:paraId="682F4F93" w14:textId="1CEDED43" w:rsidR="000E10DF" w:rsidRPr="00AD0EBB" w:rsidRDefault="000E10DF" w:rsidP="000E10DF">
            <w:pPr>
              <w:pStyle w:val="Normaltabla"/>
            </w:pPr>
            <w:r w:rsidRPr="000955E4">
              <w:t>704006400</w:t>
            </w:r>
          </w:p>
        </w:tc>
        <w:tc>
          <w:tcPr>
            <w:tcW w:w="6752" w:type="dxa"/>
            <w:shd w:val="clear" w:color="auto" w:fill="auto"/>
            <w:noWrap/>
          </w:tcPr>
          <w:p w14:paraId="7A0CB50F" w14:textId="6EB3D59D" w:rsidR="000E10DF" w:rsidRPr="00AD0EBB" w:rsidRDefault="000E10DF" w:rsidP="000E10DF">
            <w:pPr>
              <w:pStyle w:val="Normaltabla"/>
            </w:pPr>
            <w:r w:rsidRPr="000955E4">
              <w:t>Tribunal de Arbitraje y Mediación de las Islas Baleares (TAMIB)</w:t>
            </w:r>
          </w:p>
        </w:tc>
      </w:tr>
      <w:tr w:rsidR="000E10DF" w:rsidRPr="00963F4D" w14:paraId="222EC316" w14:textId="77777777" w:rsidTr="00EC1026">
        <w:trPr>
          <w:jc w:val="center"/>
        </w:trPr>
        <w:tc>
          <w:tcPr>
            <w:tcW w:w="1980" w:type="dxa"/>
            <w:shd w:val="clear" w:color="auto" w:fill="auto"/>
            <w:noWrap/>
          </w:tcPr>
          <w:p w14:paraId="6FE1E3A9" w14:textId="0416E3AC" w:rsidR="000E10DF" w:rsidRPr="00AD0EBB" w:rsidRDefault="000E10DF" w:rsidP="000E10DF">
            <w:pPr>
              <w:pStyle w:val="Normaltabla"/>
            </w:pPr>
            <w:r w:rsidRPr="000955E4">
              <w:t>3501606400</w:t>
            </w:r>
          </w:p>
        </w:tc>
        <w:tc>
          <w:tcPr>
            <w:tcW w:w="6752" w:type="dxa"/>
            <w:shd w:val="clear" w:color="auto" w:fill="auto"/>
            <w:noWrap/>
          </w:tcPr>
          <w:p w14:paraId="47E7C99F" w14:textId="7D28E5DE" w:rsidR="000E10DF" w:rsidRPr="00AD0EBB" w:rsidRDefault="000E10DF" w:rsidP="000E10DF">
            <w:pPr>
              <w:pStyle w:val="Normaltabla"/>
            </w:pPr>
            <w:r w:rsidRPr="000955E4">
              <w:t>Tribunal Laboral de Canarias</w:t>
            </w:r>
          </w:p>
        </w:tc>
      </w:tr>
      <w:tr w:rsidR="000E10DF" w:rsidRPr="00963F4D" w14:paraId="3F21F54B" w14:textId="77777777" w:rsidTr="00EC1026">
        <w:trPr>
          <w:jc w:val="center"/>
        </w:trPr>
        <w:tc>
          <w:tcPr>
            <w:tcW w:w="1980" w:type="dxa"/>
            <w:shd w:val="clear" w:color="auto" w:fill="auto"/>
            <w:noWrap/>
          </w:tcPr>
          <w:p w14:paraId="76FEF32A" w14:textId="2507722E" w:rsidR="000E10DF" w:rsidRPr="00AD0EBB" w:rsidRDefault="000E10DF" w:rsidP="000E10DF">
            <w:pPr>
              <w:pStyle w:val="Normaltabla"/>
            </w:pPr>
            <w:r w:rsidRPr="000955E4">
              <w:t>3907506400</w:t>
            </w:r>
          </w:p>
        </w:tc>
        <w:tc>
          <w:tcPr>
            <w:tcW w:w="6752" w:type="dxa"/>
            <w:shd w:val="clear" w:color="auto" w:fill="auto"/>
            <w:noWrap/>
          </w:tcPr>
          <w:p w14:paraId="2DC379BC" w14:textId="29B4245B" w:rsidR="000E10DF" w:rsidRPr="00AD0EBB" w:rsidRDefault="000E10DF" w:rsidP="000E10DF">
            <w:pPr>
              <w:pStyle w:val="Normaltabla"/>
            </w:pPr>
            <w:r w:rsidRPr="000955E4">
              <w:t>Organismo de Resolución Extrajudicial de Conflictos Laborales (ORECLA)</w:t>
            </w:r>
          </w:p>
        </w:tc>
      </w:tr>
      <w:tr w:rsidR="000E10DF" w:rsidRPr="00963F4D" w14:paraId="3EA30B78" w14:textId="77777777" w:rsidTr="00EC1026">
        <w:trPr>
          <w:jc w:val="center"/>
        </w:trPr>
        <w:tc>
          <w:tcPr>
            <w:tcW w:w="1980" w:type="dxa"/>
            <w:shd w:val="clear" w:color="auto" w:fill="auto"/>
            <w:noWrap/>
          </w:tcPr>
          <w:p w14:paraId="14CC097A" w14:textId="7EE38222" w:rsidR="000E10DF" w:rsidRPr="00AD0EBB" w:rsidRDefault="000E10DF" w:rsidP="000E10DF">
            <w:pPr>
              <w:pStyle w:val="Normaltabla"/>
            </w:pPr>
            <w:r w:rsidRPr="000955E4">
              <w:t>4516806400</w:t>
            </w:r>
          </w:p>
        </w:tc>
        <w:tc>
          <w:tcPr>
            <w:tcW w:w="6752" w:type="dxa"/>
            <w:shd w:val="clear" w:color="auto" w:fill="auto"/>
            <w:noWrap/>
          </w:tcPr>
          <w:p w14:paraId="72944EE1" w14:textId="790452B3" w:rsidR="000E10DF" w:rsidRPr="00AD0EBB" w:rsidRDefault="000E10DF" w:rsidP="000E10DF">
            <w:pPr>
              <w:pStyle w:val="Normaltabla"/>
            </w:pPr>
            <w:r w:rsidRPr="000955E4">
              <w:t>Jurado Arbitral Laboral de Castilla-La Mancha</w:t>
            </w:r>
          </w:p>
        </w:tc>
      </w:tr>
      <w:tr w:rsidR="000E10DF" w:rsidRPr="00963F4D" w14:paraId="2B9A4666" w14:textId="77777777" w:rsidTr="00EC1026">
        <w:trPr>
          <w:jc w:val="center"/>
        </w:trPr>
        <w:tc>
          <w:tcPr>
            <w:tcW w:w="1980" w:type="dxa"/>
            <w:shd w:val="clear" w:color="auto" w:fill="auto"/>
            <w:noWrap/>
          </w:tcPr>
          <w:p w14:paraId="0FFBCCA5" w14:textId="35E5A313" w:rsidR="000E10DF" w:rsidRPr="00AD0EBB" w:rsidRDefault="000E10DF" w:rsidP="000E10DF">
            <w:pPr>
              <w:pStyle w:val="Normaltabla"/>
            </w:pPr>
            <w:r w:rsidRPr="000955E4">
              <w:t>4718606400</w:t>
            </w:r>
          </w:p>
        </w:tc>
        <w:tc>
          <w:tcPr>
            <w:tcW w:w="6752" w:type="dxa"/>
            <w:shd w:val="clear" w:color="auto" w:fill="auto"/>
            <w:noWrap/>
          </w:tcPr>
          <w:p w14:paraId="49E68572" w14:textId="45ADE818" w:rsidR="000E10DF" w:rsidRPr="00AD0EBB" w:rsidRDefault="000E10DF" w:rsidP="000E10DF">
            <w:pPr>
              <w:pStyle w:val="Normaltabla"/>
            </w:pPr>
            <w:r w:rsidRPr="000955E4">
              <w:t>Servicio Regional de Relaciones Laborales de Castilla y León (SERLA)</w:t>
            </w:r>
          </w:p>
        </w:tc>
      </w:tr>
      <w:tr w:rsidR="000E10DF" w:rsidRPr="00963F4D" w14:paraId="4267F57F" w14:textId="77777777" w:rsidTr="00EC1026">
        <w:trPr>
          <w:jc w:val="center"/>
        </w:trPr>
        <w:tc>
          <w:tcPr>
            <w:tcW w:w="1980" w:type="dxa"/>
            <w:shd w:val="clear" w:color="auto" w:fill="auto"/>
            <w:noWrap/>
          </w:tcPr>
          <w:p w14:paraId="588B84AE" w14:textId="3BADB28B" w:rsidR="000E10DF" w:rsidRPr="00AD0EBB" w:rsidRDefault="000E10DF" w:rsidP="000E10DF">
            <w:pPr>
              <w:pStyle w:val="Normaltabla"/>
            </w:pPr>
            <w:r w:rsidRPr="000955E4">
              <w:t>801906400</w:t>
            </w:r>
          </w:p>
        </w:tc>
        <w:tc>
          <w:tcPr>
            <w:tcW w:w="6752" w:type="dxa"/>
            <w:shd w:val="clear" w:color="auto" w:fill="auto"/>
            <w:noWrap/>
          </w:tcPr>
          <w:p w14:paraId="7B6DE7F1" w14:textId="11A73F76" w:rsidR="000E10DF" w:rsidRPr="00AD0EBB" w:rsidRDefault="000E10DF" w:rsidP="000E10DF">
            <w:pPr>
              <w:pStyle w:val="Normaltabla"/>
            </w:pPr>
            <w:r w:rsidRPr="000955E4">
              <w:t>Tribunal Laboral de Catalunya (TLC)</w:t>
            </w:r>
          </w:p>
        </w:tc>
      </w:tr>
      <w:tr w:rsidR="000E10DF" w:rsidRPr="00963F4D" w14:paraId="390F7F0A" w14:textId="77777777" w:rsidTr="00EC1026">
        <w:trPr>
          <w:jc w:val="center"/>
        </w:trPr>
        <w:tc>
          <w:tcPr>
            <w:tcW w:w="1980" w:type="dxa"/>
            <w:shd w:val="clear" w:color="auto" w:fill="auto"/>
            <w:noWrap/>
          </w:tcPr>
          <w:p w14:paraId="2941E72C" w14:textId="583A57D9" w:rsidR="000E10DF" w:rsidRPr="00AD0EBB" w:rsidRDefault="000E10DF" w:rsidP="000E10DF">
            <w:pPr>
              <w:pStyle w:val="Normaltabla"/>
            </w:pPr>
            <w:r w:rsidRPr="000955E4">
              <w:t>608306400</w:t>
            </w:r>
          </w:p>
        </w:tc>
        <w:tc>
          <w:tcPr>
            <w:tcW w:w="6752" w:type="dxa"/>
            <w:shd w:val="clear" w:color="auto" w:fill="auto"/>
            <w:noWrap/>
          </w:tcPr>
          <w:p w14:paraId="604E5B40" w14:textId="514912B2" w:rsidR="000E10DF" w:rsidRPr="00AD0EBB" w:rsidRDefault="000E10DF" w:rsidP="000E10DF">
            <w:pPr>
              <w:pStyle w:val="Normaltabla"/>
            </w:pPr>
            <w:r w:rsidRPr="000955E4">
              <w:t>Fundación de Relaciones Laborales de Extremadura</w:t>
            </w:r>
          </w:p>
        </w:tc>
      </w:tr>
      <w:tr w:rsidR="000E10DF" w:rsidRPr="00963F4D" w14:paraId="08555137" w14:textId="77777777" w:rsidTr="00EC1026">
        <w:trPr>
          <w:jc w:val="center"/>
        </w:trPr>
        <w:tc>
          <w:tcPr>
            <w:tcW w:w="1980" w:type="dxa"/>
            <w:shd w:val="clear" w:color="auto" w:fill="auto"/>
            <w:noWrap/>
          </w:tcPr>
          <w:p w14:paraId="228985D7" w14:textId="7B5F21F5" w:rsidR="000E10DF" w:rsidRPr="00AD0EBB" w:rsidRDefault="000E10DF" w:rsidP="000E10DF">
            <w:pPr>
              <w:pStyle w:val="Normaltabla"/>
            </w:pPr>
            <w:r w:rsidRPr="000955E4">
              <w:t>1507806400</w:t>
            </w:r>
          </w:p>
        </w:tc>
        <w:tc>
          <w:tcPr>
            <w:tcW w:w="6752" w:type="dxa"/>
            <w:shd w:val="clear" w:color="auto" w:fill="auto"/>
            <w:noWrap/>
          </w:tcPr>
          <w:p w14:paraId="10E04F77" w14:textId="0BA6B868" w:rsidR="000E10DF" w:rsidRPr="00AD0EBB" w:rsidRDefault="000E10DF" w:rsidP="000E10DF">
            <w:pPr>
              <w:pStyle w:val="Normaltabla"/>
            </w:pPr>
            <w:r w:rsidRPr="000955E4">
              <w:t>Consejo Gallego de Relaciones Laborales (AGA)</w:t>
            </w:r>
          </w:p>
        </w:tc>
      </w:tr>
      <w:tr w:rsidR="000E10DF" w:rsidRPr="00963F4D" w14:paraId="7B39B853" w14:textId="77777777" w:rsidTr="00EC1026">
        <w:trPr>
          <w:jc w:val="center"/>
        </w:trPr>
        <w:tc>
          <w:tcPr>
            <w:tcW w:w="1980" w:type="dxa"/>
            <w:shd w:val="clear" w:color="auto" w:fill="auto"/>
            <w:noWrap/>
          </w:tcPr>
          <w:p w14:paraId="4C195B4F" w14:textId="15FD1FC3" w:rsidR="000E10DF" w:rsidRPr="00AD0EBB" w:rsidRDefault="000E10DF" w:rsidP="000E10DF">
            <w:pPr>
              <w:pStyle w:val="Normaltabla"/>
            </w:pPr>
            <w:r w:rsidRPr="000955E4">
              <w:t>2807906400</w:t>
            </w:r>
          </w:p>
        </w:tc>
        <w:tc>
          <w:tcPr>
            <w:tcW w:w="6752" w:type="dxa"/>
            <w:shd w:val="clear" w:color="auto" w:fill="auto"/>
            <w:noWrap/>
          </w:tcPr>
          <w:p w14:paraId="03D0C59D" w14:textId="2AB8353D" w:rsidR="000E10DF" w:rsidRPr="00AD0EBB" w:rsidRDefault="000E10DF" w:rsidP="000E10DF">
            <w:pPr>
              <w:pStyle w:val="Normaltabla"/>
            </w:pPr>
            <w:r w:rsidRPr="000955E4">
              <w:t>Instituto Laboral de la Comunidad de Madrid</w:t>
            </w:r>
          </w:p>
        </w:tc>
      </w:tr>
      <w:tr w:rsidR="000E10DF" w:rsidRPr="00963F4D" w14:paraId="79FB1910" w14:textId="77777777" w:rsidTr="00EC1026">
        <w:trPr>
          <w:jc w:val="center"/>
        </w:trPr>
        <w:tc>
          <w:tcPr>
            <w:tcW w:w="1980" w:type="dxa"/>
            <w:shd w:val="clear" w:color="auto" w:fill="auto"/>
            <w:noWrap/>
          </w:tcPr>
          <w:p w14:paraId="7061535E" w14:textId="77DF1DE1" w:rsidR="000E10DF" w:rsidRPr="00AD0EBB" w:rsidRDefault="000E10DF" w:rsidP="000E10DF">
            <w:pPr>
              <w:pStyle w:val="Normaltabla"/>
            </w:pPr>
            <w:r w:rsidRPr="000955E4">
              <w:t>3003006400</w:t>
            </w:r>
          </w:p>
        </w:tc>
        <w:tc>
          <w:tcPr>
            <w:tcW w:w="6752" w:type="dxa"/>
            <w:shd w:val="clear" w:color="auto" w:fill="auto"/>
            <w:noWrap/>
          </w:tcPr>
          <w:p w14:paraId="60C829DE" w14:textId="458A2DD5" w:rsidR="000E10DF" w:rsidRPr="00AD0EBB" w:rsidRDefault="000E10DF" w:rsidP="000E10DF">
            <w:pPr>
              <w:pStyle w:val="Normaltabla"/>
            </w:pPr>
            <w:r w:rsidRPr="000955E4">
              <w:t>Oficina de Resolución de Conflictos Laborales (ORCL)</w:t>
            </w:r>
          </w:p>
        </w:tc>
      </w:tr>
      <w:tr w:rsidR="000E10DF" w:rsidRPr="00963F4D" w14:paraId="44B4EF2E" w14:textId="77777777" w:rsidTr="00EC1026">
        <w:trPr>
          <w:jc w:val="center"/>
        </w:trPr>
        <w:tc>
          <w:tcPr>
            <w:tcW w:w="1980" w:type="dxa"/>
            <w:shd w:val="clear" w:color="auto" w:fill="auto"/>
            <w:noWrap/>
          </w:tcPr>
          <w:p w14:paraId="30FD7ED6" w14:textId="610D3033" w:rsidR="000E10DF" w:rsidRPr="00AD0EBB" w:rsidRDefault="000E10DF" w:rsidP="000E10DF">
            <w:pPr>
              <w:pStyle w:val="Normaltabla"/>
            </w:pPr>
            <w:r w:rsidRPr="000955E4">
              <w:t>3120106400</w:t>
            </w:r>
          </w:p>
        </w:tc>
        <w:tc>
          <w:tcPr>
            <w:tcW w:w="6752" w:type="dxa"/>
            <w:shd w:val="clear" w:color="auto" w:fill="auto"/>
            <w:noWrap/>
          </w:tcPr>
          <w:p w14:paraId="07F7B3AF" w14:textId="51FEFCFA" w:rsidR="000E10DF" w:rsidRPr="00AD0EBB" w:rsidRDefault="000E10DF" w:rsidP="000E10DF">
            <w:pPr>
              <w:pStyle w:val="Normaltabla"/>
            </w:pPr>
            <w:r w:rsidRPr="000955E4">
              <w:t>Tribunal Laboral de Navarra (TLN)</w:t>
            </w:r>
          </w:p>
        </w:tc>
      </w:tr>
      <w:tr w:rsidR="000E10DF" w:rsidRPr="00963F4D" w14:paraId="78B6CAAC" w14:textId="77777777" w:rsidTr="00EC1026">
        <w:trPr>
          <w:jc w:val="center"/>
        </w:trPr>
        <w:tc>
          <w:tcPr>
            <w:tcW w:w="1980" w:type="dxa"/>
            <w:shd w:val="clear" w:color="auto" w:fill="auto"/>
            <w:noWrap/>
          </w:tcPr>
          <w:p w14:paraId="6C4890CC" w14:textId="3E3BE49A" w:rsidR="000E10DF" w:rsidRPr="00FE7CCF" w:rsidRDefault="000E10DF" w:rsidP="000E10DF">
            <w:pPr>
              <w:pStyle w:val="Normaltabla"/>
            </w:pPr>
            <w:r w:rsidRPr="000955E4">
              <w:t>4802006400</w:t>
            </w:r>
          </w:p>
        </w:tc>
        <w:tc>
          <w:tcPr>
            <w:tcW w:w="6752" w:type="dxa"/>
            <w:shd w:val="clear" w:color="auto" w:fill="auto"/>
            <w:noWrap/>
          </w:tcPr>
          <w:p w14:paraId="36E7E130" w14:textId="1ABDC35C" w:rsidR="000E10DF" w:rsidRPr="00FE7CCF" w:rsidRDefault="000E10DF" w:rsidP="000E10DF">
            <w:pPr>
              <w:pStyle w:val="Normaltabla"/>
            </w:pPr>
            <w:r w:rsidRPr="000955E4">
              <w:t>Consejo de Relaciones Laborales (PRECO)</w:t>
            </w:r>
          </w:p>
        </w:tc>
      </w:tr>
      <w:tr w:rsidR="000E10DF" w:rsidRPr="00963F4D" w14:paraId="4E4B6337" w14:textId="77777777" w:rsidTr="00EC1026">
        <w:trPr>
          <w:jc w:val="center"/>
        </w:trPr>
        <w:tc>
          <w:tcPr>
            <w:tcW w:w="1980" w:type="dxa"/>
            <w:shd w:val="clear" w:color="auto" w:fill="auto"/>
            <w:noWrap/>
          </w:tcPr>
          <w:p w14:paraId="178A1954" w14:textId="7CFC6AF9" w:rsidR="000E10DF" w:rsidRPr="00FE7CCF" w:rsidRDefault="000E10DF" w:rsidP="000E10DF">
            <w:pPr>
              <w:pStyle w:val="Normaltabla"/>
            </w:pPr>
            <w:r w:rsidRPr="000955E4">
              <w:t>2608906400</w:t>
            </w:r>
          </w:p>
        </w:tc>
        <w:tc>
          <w:tcPr>
            <w:tcW w:w="6752" w:type="dxa"/>
            <w:shd w:val="clear" w:color="auto" w:fill="auto"/>
            <w:noWrap/>
          </w:tcPr>
          <w:p w14:paraId="27FA7446" w14:textId="7AA0C864" w:rsidR="000E10DF" w:rsidRPr="00FE7CCF" w:rsidRDefault="000E10DF" w:rsidP="000E10DF">
            <w:pPr>
              <w:pStyle w:val="Normaltabla"/>
            </w:pPr>
            <w:r w:rsidRPr="000955E4">
              <w:t>Tribunal Laboral de La Rioja</w:t>
            </w:r>
          </w:p>
        </w:tc>
      </w:tr>
      <w:tr w:rsidR="000E10DF" w:rsidRPr="00963F4D" w14:paraId="0922FADD" w14:textId="77777777" w:rsidTr="00EC1026">
        <w:trPr>
          <w:jc w:val="center"/>
        </w:trPr>
        <w:tc>
          <w:tcPr>
            <w:tcW w:w="1980" w:type="dxa"/>
            <w:shd w:val="clear" w:color="auto" w:fill="auto"/>
            <w:noWrap/>
          </w:tcPr>
          <w:p w14:paraId="3D2A2141" w14:textId="0534A0F0" w:rsidR="000E10DF" w:rsidRPr="001939C8" w:rsidRDefault="000E10DF" w:rsidP="000E10DF">
            <w:pPr>
              <w:pStyle w:val="Normaltabla"/>
            </w:pPr>
            <w:r w:rsidRPr="000955E4">
              <w:t>4625006400</w:t>
            </w:r>
          </w:p>
        </w:tc>
        <w:tc>
          <w:tcPr>
            <w:tcW w:w="6752" w:type="dxa"/>
            <w:shd w:val="clear" w:color="auto" w:fill="auto"/>
            <w:noWrap/>
          </w:tcPr>
          <w:p w14:paraId="144A8026" w14:textId="4F0ECD5C" w:rsidR="000E10DF" w:rsidRPr="001939C8" w:rsidRDefault="000E10DF" w:rsidP="000E10DF">
            <w:pPr>
              <w:pStyle w:val="Normaltabla"/>
            </w:pPr>
            <w:r w:rsidRPr="000955E4">
              <w:t>Fundación Tribunal de Arbitraje Laboral de la Comunitat Valenciana (TAL)</w:t>
            </w:r>
          </w:p>
        </w:tc>
      </w:tr>
    </w:tbl>
    <w:p w14:paraId="506A4FDB" w14:textId="77777777" w:rsidR="000E10DF" w:rsidRPr="000E10DF" w:rsidRDefault="000E10DF" w:rsidP="000E10DF"/>
    <w:p w14:paraId="4FA815B1" w14:textId="391F42C9" w:rsidR="00F74A4E" w:rsidRDefault="0099432F" w:rsidP="0090761D">
      <w:pPr>
        <w:pStyle w:val="Ttulo2"/>
        <w:rPr>
          <w:rFonts w:cstheme="majorHAnsi"/>
          <w:szCs w:val="22"/>
        </w:rPr>
      </w:pPr>
      <w:bookmarkStart w:id="27" w:name="_Toc106094177"/>
      <w:r>
        <w:rPr>
          <w:rFonts w:cstheme="majorHAnsi"/>
          <w:szCs w:val="22"/>
        </w:rPr>
        <w:lastRenderedPageBreak/>
        <w:t>ANEXO II: Recomendaciones para desarrollo de cliente</w:t>
      </w:r>
      <w:bookmarkEnd w:id="27"/>
    </w:p>
    <w:p w14:paraId="7F51F867" w14:textId="418D98FF" w:rsidR="009D62A2" w:rsidRDefault="009D62A2" w:rsidP="009D62A2">
      <w:pPr>
        <w:pStyle w:val="Ttulo3"/>
      </w:pPr>
      <w:bookmarkStart w:id="28" w:name="_Toc106094178"/>
      <w:r>
        <w:t>Descripción</w:t>
      </w:r>
      <w:bookmarkEnd w:id="28"/>
    </w:p>
    <w:p w14:paraId="4296A09C" w14:textId="77777777" w:rsidR="004F4B33" w:rsidRDefault="004F4B33" w:rsidP="004F4B33">
      <w:r>
        <w:t>La aplicación cliente de los servicios web de LexNET podrá cubrir las funcionalidades expuestas a continuación</w:t>
      </w:r>
    </w:p>
    <w:p w14:paraId="279C60F5" w14:textId="570E1ADD" w:rsidR="004F4B33" w:rsidRDefault="004F4B33" w:rsidP="00A30C7A">
      <w:pPr>
        <w:pStyle w:val="Textovietanivel1"/>
      </w:pPr>
      <w:r>
        <w:t>Autenticación</w:t>
      </w:r>
    </w:p>
    <w:p w14:paraId="35405A24" w14:textId="77777777" w:rsidR="004F4B33" w:rsidRDefault="004F4B33" w:rsidP="004F4B33">
      <w:r>
        <w:t xml:space="preserve">El cliente debe ser capaz de abrir una conexión SSL con LexNET utilizando el certificado digital del usuario conectado o del servidor (en caso de aplicaciones admitidas para la interacción con LexNET con certificado de servidor). El cliente será responsable igualmente de realizar a continuación la conexión e identificación en el sistema. Asimismo, será responsable de realizar una desconexión ordenada en el momento del cierre. </w:t>
      </w:r>
    </w:p>
    <w:p w14:paraId="00CEE755" w14:textId="77777777" w:rsidR="004F4B33" w:rsidRDefault="004F4B33" w:rsidP="004F4B33">
      <w:r>
        <w:t>Nota: toda aplicación que desee interconectarse con LexNET deberá haber realizado un proceso de homologación previo y estar dada de alta en el sistema.</w:t>
      </w:r>
    </w:p>
    <w:p w14:paraId="1C8D4999" w14:textId="3723CE4C" w:rsidR="004F4B33" w:rsidRDefault="004F4B33" w:rsidP="00A30C7A">
      <w:pPr>
        <w:pStyle w:val="Textovietanivel1"/>
      </w:pPr>
      <w:r>
        <w:t>Envío de mensajes</w:t>
      </w:r>
    </w:p>
    <w:p w14:paraId="734D4261" w14:textId="77777777" w:rsidR="004F4B33" w:rsidRDefault="004F4B33" w:rsidP="004F4B33">
      <w:r>
        <w:t>Desde el cliente será posible enviar mensajes LexNET válidos para su transmisión a los destinatarios apropiados. Para ello, el cliente deberá ser capaz de utilizar los servicios web LexNET para construir el mensaje de envío. Para ello, el cliente podrá utilizar los servicios web LexNET para lo siguiente:</w:t>
      </w:r>
    </w:p>
    <w:p w14:paraId="75F879BC" w14:textId="3F0C053C" w:rsidR="004F4B33" w:rsidRDefault="004F4B33" w:rsidP="00A30C7A">
      <w:pPr>
        <w:pStyle w:val="Textovietanivel1"/>
      </w:pPr>
      <w:r>
        <w:t>Obtener la lista de tipos de procedimiento registrados en LexNET sobre los que le está permitido actuar al usuario conectado.</w:t>
      </w:r>
    </w:p>
    <w:p w14:paraId="58631882" w14:textId="307FA1DC" w:rsidR="004F4B33" w:rsidRDefault="004F4B33" w:rsidP="00A30C7A">
      <w:pPr>
        <w:pStyle w:val="Textovietanivel1"/>
      </w:pPr>
      <w:r>
        <w:t>Asimismo, el cliente precisará realizar las siguientes acciones independientes del sistema LexNET</w:t>
      </w:r>
    </w:p>
    <w:p w14:paraId="6CB00CC3" w14:textId="53E14CC5" w:rsidR="004F4B33" w:rsidRDefault="004F4B33" w:rsidP="00A30C7A">
      <w:pPr>
        <w:pStyle w:val="Textovietanivel1"/>
      </w:pPr>
      <w:r>
        <w:t>Captar del usuario los datos que se pretenden transmitir.</w:t>
      </w:r>
    </w:p>
    <w:p w14:paraId="38E6975E" w14:textId="41B63733" w:rsidR="004F4B33" w:rsidRDefault="004F4B33" w:rsidP="00A30C7A">
      <w:pPr>
        <w:pStyle w:val="Textovietanivel1"/>
      </w:pPr>
      <w:r>
        <w:t>Proporcionar los datos y elementos constitutivos del mensaje requeridos por los servicios web LexNET de envío (datos de envío y documento principal firmado por el usuario remitente, entre otros).</w:t>
      </w:r>
    </w:p>
    <w:p w14:paraId="0149B4D0" w14:textId="7D7B305A" w:rsidR="004F4B33" w:rsidRDefault="004F4B33" w:rsidP="00A30C7A">
      <w:pPr>
        <w:pStyle w:val="Textovietanivel1"/>
      </w:pPr>
      <w:r>
        <w:t>Firmar el mensaje devuelto por el servidor con el certificado del usuario remitente o del servidor (en el caso de aplicaciones admitidas por el sistema LexNET para este tipo de transmisión)</w:t>
      </w:r>
    </w:p>
    <w:p w14:paraId="03AA43DE" w14:textId="6C879BD1" w:rsidR="004F4B33" w:rsidRDefault="004F4B33" w:rsidP="00A30C7A">
      <w:pPr>
        <w:pStyle w:val="Textovietanivel1"/>
      </w:pPr>
      <w:r>
        <w:t>Recepción de mensajes</w:t>
      </w:r>
    </w:p>
    <w:p w14:paraId="35FA46E2" w14:textId="77777777" w:rsidR="004F4B33" w:rsidRDefault="004F4B33" w:rsidP="004F4B33">
      <w:r>
        <w:t>La aplicación cliente podrá descargar mensajes desde LexNET. Para ello, tendrá disponibles servicios que permitirán:</w:t>
      </w:r>
    </w:p>
    <w:p w14:paraId="5D7E2A05" w14:textId="6ACF7ABF" w:rsidR="004F4B33" w:rsidRDefault="004F4B33" w:rsidP="00A30C7A">
      <w:pPr>
        <w:pStyle w:val="Textovietanivel1"/>
      </w:pPr>
      <w:r>
        <w:t>Obtener el número de mensajes pendientes de cada tipo de mensaje que no ha descargado aún.</w:t>
      </w:r>
    </w:p>
    <w:p w14:paraId="4C1EDB35" w14:textId="06BF20D3" w:rsidR="004F4B33" w:rsidRDefault="004F4B33" w:rsidP="00A30C7A">
      <w:pPr>
        <w:pStyle w:val="Textovietanivel1"/>
      </w:pPr>
      <w:r>
        <w:t>Obtener la lista de cabeceras de mensajes según cualquiera de estos filtros:</w:t>
      </w:r>
    </w:p>
    <w:p w14:paraId="56CC4E7A" w14:textId="2F421168" w:rsidR="004F4B33" w:rsidRDefault="004F4B33" w:rsidP="00A30C7A">
      <w:pPr>
        <w:pStyle w:val="TablaVietaNivel2"/>
      </w:pPr>
      <w:r>
        <w:lastRenderedPageBreak/>
        <w:t>Mensajes de un tipo concreto no descargados hasta el momento.</w:t>
      </w:r>
    </w:p>
    <w:p w14:paraId="76EB906F" w14:textId="52D434B9" w:rsidR="004F4B33" w:rsidRDefault="004F4B33" w:rsidP="00A30C7A">
      <w:pPr>
        <w:pStyle w:val="TablaVietaNivel2"/>
      </w:pPr>
      <w:r>
        <w:t>Mensajes de un tipo concreto recibidos en el buzón de LexNET dentro de un intervalo de fechas.</w:t>
      </w:r>
    </w:p>
    <w:p w14:paraId="4610E4AA" w14:textId="013FF009" w:rsidR="004F4B33" w:rsidRDefault="004F4B33" w:rsidP="00A30C7A">
      <w:pPr>
        <w:pStyle w:val="Textovietanivel1"/>
      </w:pPr>
      <w:r>
        <w:t>Obtener los documentos adjuntos de cada mensaje</w:t>
      </w:r>
    </w:p>
    <w:p w14:paraId="11212ECB" w14:textId="3B4A1A6E" w:rsidR="004F4B33" w:rsidRDefault="004F4B33" w:rsidP="00A30C7A">
      <w:pPr>
        <w:pStyle w:val="Textovietanivel1"/>
      </w:pPr>
      <w:r>
        <w:t>Descargar la información completa de un mensaje específico.</w:t>
      </w:r>
    </w:p>
    <w:p w14:paraId="410CDDD7" w14:textId="77777777" w:rsidR="004F4B33" w:rsidRDefault="004F4B33" w:rsidP="004F4B33">
      <w:r>
        <w:t>Nota: en el caso de operadores jurídicos y entidades que requieran la firma de una verificación de lectura (recibí) para poder acceder a sus mensajes, el cliente tendrá que realizar el envío de dicho recibí (a través del servicio web disponible a tal efecto) previo a su descarga.</w:t>
      </w:r>
    </w:p>
    <w:p w14:paraId="25A74E82" w14:textId="2A2FB03E" w:rsidR="004F4B33" w:rsidRDefault="004F4B33" w:rsidP="00A30C7A">
      <w:pPr>
        <w:pStyle w:val="Textovietanivel1"/>
      </w:pPr>
      <w:r>
        <w:t>Caché de datos auxiliares</w:t>
      </w:r>
    </w:p>
    <w:p w14:paraId="70334840" w14:textId="1E7B9D0E" w:rsidR="004F4B33" w:rsidRPr="004F4B33" w:rsidRDefault="004F4B33" w:rsidP="004F4B33">
      <w:r>
        <w:t>Con el fin de agilizar los procesos de envío y descarga de mensajes desde aplicaciones cliente de servicios web, desde LexNET se recomienda el almacenamiento, por parte de la aplicación cliente, de ciertos datos necesarios en la operativa habitual de un usuario típico y su actualización periódica, a saber: los tipos de procedimiento y los destinatarios potenciales y los orígenes admitidos de un mensaje. Esto mejorará el rendimiento en la operación de composición de mensajes, y descargará al servidor de peticiones innecesarias. Sin embargo, puesto que la información en sí no es de carácter completamente estático (los tipos de procedimiento pueden variar, y especialmente los destinatarios lo harán), corresponde a la aplicación de gestión determinar una política de actualización periódica de dicha información.</w:t>
      </w:r>
    </w:p>
    <w:p w14:paraId="127A1AEC" w14:textId="51CCF3DC" w:rsidR="009D62A2" w:rsidRDefault="009D62A2" w:rsidP="009D62A2">
      <w:pPr>
        <w:pStyle w:val="Ttulo3"/>
      </w:pPr>
      <w:bookmarkStart w:id="29" w:name="_Toc106094179"/>
      <w:r>
        <w:t>Entorno tecnológico de desarrollo</w:t>
      </w:r>
      <w:bookmarkEnd w:id="29"/>
    </w:p>
    <w:p w14:paraId="3EB414B7" w14:textId="72C0DA97" w:rsidR="004F4B33" w:rsidRPr="004F4B33" w:rsidRDefault="004F4B33" w:rsidP="004F4B33">
      <w:r w:rsidRPr="004F4B33">
        <w:t>La tecnología escogida para la implementación del cliente de los servicios web LexNET es opcional y decisión de las organizaciones/empresas desarrolladoras o responsables de las mismas. Desde el Ministerio de Justicia, se recomienda la utilización de tecnologías abiertas, compatibles con distintos entornos tecnológicos, abarcando así a la mayor parte de los posibles usuarios de dichos aplicativos.</w:t>
      </w:r>
    </w:p>
    <w:p w14:paraId="736C97F9" w14:textId="448E1B7E" w:rsidR="009D62A2" w:rsidRDefault="009D62A2" w:rsidP="009D62A2">
      <w:pPr>
        <w:pStyle w:val="Ttulo3"/>
      </w:pPr>
      <w:bookmarkStart w:id="30" w:name="_Toc106094180"/>
      <w:r>
        <w:t>Requisitos funcionales del cliente</w:t>
      </w:r>
      <w:bookmarkEnd w:id="30"/>
    </w:p>
    <w:p w14:paraId="1AC194BB" w14:textId="6F695D7A" w:rsidR="00802C38" w:rsidRPr="00802C38" w:rsidRDefault="00802C38" w:rsidP="00802C38">
      <w:r w:rsidRPr="00802C38">
        <w:t>Se requiere que el integrador utilice para el desarrollo del cliente la última versión del esquema de datos LexNET disponible en el entorno de integración. No se homologarán aplicaciones desarrolladas sobre esquemas de datos obsoletos.</w:t>
      </w:r>
    </w:p>
    <w:p w14:paraId="792A5E42" w14:textId="7BB2FC40" w:rsidR="004F4B33" w:rsidRDefault="004F4B33" w:rsidP="004F4B33">
      <w:pPr>
        <w:pStyle w:val="Ttulo4"/>
      </w:pPr>
      <w:r>
        <w:t>Requisitos de conexión</w:t>
      </w:r>
    </w:p>
    <w:p w14:paraId="606D16CB" w14:textId="532A7445" w:rsidR="00802C38" w:rsidRDefault="00802C38" w:rsidP="00A30C7A">
      <w:pPr>
        <w:pStyle w:val="Textovietanivel1"/>
      </w:pPr>
      <w:r>
        <w:t>El cliente asegurará el uso de certificado digital para la conexión con LexNET y firma de envíos.</w:t>
      </w:r>
    </w:p>
    <w:p w14:paraId="54104648" w14:textId="03E1C9F1" w:rsidR="00802C38" w:rsidRDefault="00802C38" w:rsidP="00A30C7A">
      <w:pPr>
        <w:pStyle w:val="Textovietanivel1"/>
      </w:pPr>
      <w:r>
        <w:t>El cliente usará el certificado de usuario o de servidor (en el caso de aplicaciones habilitadas para este tipo de funcionamiento) para establecer la conexión con el sistema.</w:t>
      </w:r>
    </w:p>
    <w:p w14:paraId="1C842601" w14:textId="28255AD8" w:rsidR="00802C38" w:rsidRPr="00802C38" w:rsidRDefault="00802C38" w:rsidP="00A30C7A">
      <w:pPr>
        <w:pStyle w:val="Textovietanivel1"/>
      </w:pPr>
      <w:r>
        <w:lastRenderedPageBreak/>
        <w:t>El cliente permitirá una desconexión ordenada del servidor y la ejecutará en todo caso antes de cerrarse.</w:t>
      </w:r>
    </w:p>
    <w:p w14:paraId="0C23E90B" w14:textId="0AA75F8D" w:rsidR="004F4B33" w:rsidRDefault="004F4B33" w:rsidP="004F4B33">
      <w:pPr>
        <w:pStyle w:val="Ttulo4"/>
      </w:pPr>
      <w:r>
        <w:t>Requisitos de consulta de mensajes pendientes de descarga</w:t>
      </w:r>
    </w:p>
    <w:p w14:paraId="65944D1E" w14:textId="2532D3F8" w:rsidR="00802C38" w:rsidRDefault="00802C38" w:rsidP="00A30C7A">
      <w:pPr>
        <w:pStyle w:val="Textovietanivel1"/>
      </w:pPr>
      <w:r>
        <w:t>El cliente consultará los mensajes pendientes de descarga para el buzón del usuario que gestione.</w:t>
      </w:r>
    </w:p>
    <w:p w14:paraId="52096DE0" w14:textId="3D2F1EC5" w:rsidR="00802C38" w:rsidRPr="00802C38" w:rsidRDefault="00802C38" w:rsidP="00A30C7A">
      <w:pPr>
        <w:pStyle w:val="Textovietanivel1"/>
      </w:pPr>
      <w:r>
        <w:t>En caso de que haya mensajes pendientes de descarga, el cliente solicitará las cabeceras de los mismos, filtrando por mensajes pendientes, por tipo de mensaje que se desea descargar (en base al tipo de mensaje que esté pendiente de descarga) y por rango de fechas de modo que la solicitud de cabeceras no se solape con las peticiones previas.</w:t>
      </w:r>
    </w:p>
    <w:p w14:paraId="62B6DFAD" w14:textId="59E18158" w:rsidR="004F4B33" w:rsidRDefault="004F4B33" w:rsidP="004F4B33">
      <w:pPr>
        <w:pStyle w:val="Ttulo4"/>
      </w:pPr>
      <w:r>
        <w:t>Requisitos de descarga de mensajes</w:t>
      </w:r>
    </w:p>
    <w:p w14:paraId="76D64A1F" w14:textId="4241D528" w:rsidR="00802C38" w:rsidRDefault="00802C38" w:rsidP="00A30C7A">
      <w:pPr>
        <w:pStyle w:val="Textovietanivel1"/>
      </w:pPr>
      <w:r>
        <w:t>La descarga de los adjuntos de cada uno de los mensajes seguirá un protocolo de intercambio de bloques definido por el servidor.</w:t>
      </w:r>
    </w:p>
    <w:p w14:paraId="3B2BE409" w14:textId="28352EB7" w:rsidR="00802C38" w:rsidRPr="00802C38" w:rsidRDefault="00802C38" w:rsidP="00A30C7A">
      <w:pPr>
        <w:pStyle w:val="Textovietanivel1"/>
      </w:pPr>
      <w:r>
        <w:t>El tamaño de los bloques a descargar deberá ser configurable en cliente, y vendrá determinado por la información proporcionada en los servicios web correspondientes.</w:t>
      </w:r>
    </w:p>
    <w:p w14:paraId="335FB8E1" w14:textId="0A7CC804" w:rsidR="004F4B33" w:rsidRDefault="004F4B33" w:rsidP="004F4B33">
      <w:pPr>
        <w:pStyle w:val="Ttulo4"/>
      </w:pPr>
      <w:r>
        <w:t>Requisitos de envío de mensajes</w:t>
      </w:r>
    </w:p>
    <w:p w14:paraId="34869A3D" w14:textId="1D4E1AB2" w:rsidR="00802C38" w:rsidRDefault="00802C38" w:rsidP="00A30C7A">
      <w:pPr>
        <w:pStyle w:val="Textovietanivel1"/>
      </w:pPr>
      <w:r>
        <w:t>Se permitirá al usuario únicamente la introducción de un documento principal y uno o varios documentos adjuntos.</w:t>
      </w:r>
    </w:p>
    <w:p w14:paraId="2AD7DF5E" w14:textId="14AD12B8" w:rsidR="00802C38" w:rsidRDefault="00802C38" w:rsidP="00A30C7A">
      <w:pPr>
        <w:pStyle w:val="Textovietanivel1"/>
      </w:pPr>
      <w:r>
        <w:t>Una vez completada la operación de redacción, el cliente enviará el mensaje al servidor, siguiendo protocolo de transmisión específico por bloques.</w:t>
      </w:r>
    </w:p>
    <w:p w14:paraId="7011EC9C" w14:textId="2526B397" w:rsidR="00802C38" w:rsidRPr="00802C38" w:rsidRDefault="00802C38" w:rsidP="00A30C7A">
      <w:pPr>
        <w:pStyle w:val="Textovietanivel1"/>
      </w:pPr>
      <w:r>
        <w:t>El cliente permitirá al usuario la firma del documento principal y, posteriormente, se firmará el envío (mensaje devuelto y construido por el servidor LexNET).</w:t>
      </w:r>
    </w:p>
    <w:p w14:paraId="5A450CC9" w14:textId="56048618" w:rsidR="004F4B33" w:rsidRDefault="004F4B33" w:rsidP="004F4B33">
      <w:pPr>
        <w:pStyle w:val="Ttulo4"/>
      </w:pPr>
      <w:r>
        <w:t>Requisitos de obtención de información</w:t>
      </w:r>
    </w:p>
    <w:p w14:paraId="06993C4A" w14:textId="3DBBC4AA" w:rsidR="00802C38" w:rsidRPr="00802C38" w:rsidRDefault="00802C38" w:rsidP="00A30C7A">
      <w:pPr>
        <w:pStyle w:val="Textovietanivel1"/>
      </w:pPr>
      <w:r w:rsidRPr="00802C38">
        <w:t>Lo mismo se puede decir respecto de los tipos de procedimiento que se podrán manejar por el usuario/entidad conectados, referidos al destinatario seleccionado.</w:t>
      </w:r>
    </w:p>
    <w:p w14:paraId="6DA6CE5C" w14:textId="2A907648" w:rsidR="00802C38" w:rsidRDefault="00802C38" w:rsidP="00802C38">
      <w:pPr>
        <w:pStyle w:val="Ttulo4"/>
      </w:pPr>
      <w:r>
        <w:t>Requisitos de obtención de catálogos</w:t>
      </w:r>
    </w:p>
    <w:p w14:paraId="0316775C" w14:textId="7A6A88AD" w:rsidR="00802C38" w:rsidRPr="00802C38" w:rsidRDefault="00802C38" w:rsidP="00A30C7A">
      <w:pPr>
        <w:pStyle w:val="Textovietanivel1"/>
      </w:pPr>
      <w:r w:rsidRPr="00802C38">
        <w:t>La información contenida en los catálogos proporcionada por LexNET no cambia con frecuencia. Se recomienda la gestión centralizada de la misma y el tratamiento automatizado de los datos en la medida de lo posible, evitando el uso y mantenimiento de tablas cargadas de manera manual en la aplicación integradora.</w:t>
      </w:r>
    </w:p>
    <w:p w14:paraId="50497F65" w14:textId="77777777" w:rsidR="0050337F" w:rsidRDefault="0050337F">
      <w:pPr>
        <w:spacing w:before="0" w:line="259" w:lineRule="auto"/>
        <w:jc w:val="left"/>
        <w:rPr>
          <w:rFonts w:cs="Arial"/>
          <w:b/>
          <w:color w:val="191E23" w:themeColor="text1" w:themeShade="80"/>
          <w:position w:val="-6"/>
          <w:sz w:val="32"/>
        </w:rPr>
      </w:pPr>
      <w:bookmarkStart w:id="31" w:name="_Toc106094181"/>
      <w:r>
        <w:br w:type="page"/>
      </w:r>
    </w:p>
    <w:p w14:paraId="7236E939" w14:textId="4D1C432A" w:rsidR="0099432F" w:rsidRDefault="0099432F" w:rsidP="0099432F">
      <w:pPr>
        <w:pStyle w:val="Ttulo2"/>
      </w:pPr>
      <w:r>
        <w:lastRenderedPageBreak/>
        <w:t>ANEXO III: Guía de cumplimentación de las plantillas de los mensajes de envío</w:t>
      </w:r>
      <w:bookmarkEnd w:id="31"/>
    </w:p>
    <w:p w14:paraId="2A82FE32" w14:textId="36BA17C4" w:rsidR="00605A12" w:rsidRDefault="00605A12" w:rsidP="00605A12">
      <w:r>
        <w:t>Las peticiones a los servicios web EnviarMensajeGeneral y EnviarVerificacionLecturaGeneral generan como respuesta una plantilla de mensaje que el integrador deberá cumplimentar con los datos del envío.</w:t>
      </w:r>
    </w:p>
    <w:p w14:paraId="268E259A" w14:textId="7E5E7AD2" w:rsidR="00605A12" w:rsidRPr="00605A12" w:rsidRDefault="00605A12" w:rsidP="00605A12">
      <w:r>
        <w:t>En el siguiente apartado, se detalla el formato de la plantilla CADES junto con una explicación acerca de cómo cumplimentarlas previamente a su envío a LexNET a través del servicio web EnviarBloque/EnviarBloqueToken.</w:t>
      </w:r>
    </w:p>
    <w:p w14:paraId="4F238728" w14:textId="24858D4D" w:rsidR="009D62A2" w:rsidRDefault="009D62A2" w:rsidP="009D62A2">
      <w:pPr>
        <w:pStyle w:val="Ttulo3"/>
      </w:pPr>
      <w:bookmarkStart w:id="32" w:name="_Toc106094182"/>
      <w:r>
        <w:t>Mensaje formato CADES</w:t>
      </w:r>
      <w:bookmarkEnd w:id="32"/>
    </w:p>
    <w:p w14:paraId="26F4FCF0" w14:textId="77777777" w:rsidR="00C65129" w:rsidRDefault="00C65129" w:rsidP="00C65129">
      <w:r>
        <w:t>La petición a los servicios web EnviarMensajeGeneral/EnviarVerificacionLecturaGeneral produce como respuesta una plantilla de mensaje en formato CAdES (binario) que deberá ser completada por el integrador para su posterior envío a LexNET mediante el servicio web EnviarBloque.</w:t>
      </w:r>
    </w:p>
    <w:p w14:paraId="328A8FA0" w14:textId="26AC534E" w:rsidR="00C65129" w:rsidRDefault="00C65129" w:rsidP="00C65129">
      <w:r>
        <w:t>El mensaje CADES (binario) final que se enviará a LexNET tendrá una estructura como la que se muestra en la siguiente figura.</w:t>
      </w:r>
    </w:p>
    <w:tbl>
      <w:tblPr>
        <w:tblW w:w="5120" w:type="dxa"/>
        <w:jc w:val="center"/>
        <w:tblCellMar>
          <w:left w:w="70" w:type="dxa"/>
          <w:right w:w="70" w:type="dxa"/>
        </w:tblCellMar>
        <w:tblLook w:val="04A0" w:firstRow="1" w:lastRow="0" w:firstColumn="1" w:lastColumn="0" w:noHBand="0" w:noVBand="1"/>
      </w:tblPr>
      <w:tblGrid>
        <w:gridCol w:w="1200"/>
        <w:gridCol w:w="2720"/>
        <w:gridCol w:w="1200"/>
      </w:tblGrid>
      <w:tr w:rsidR="00C65129" w:rsidRPr="004A11A7" w14:paraId="1EC743ED" w14:textId="77777777" w:rsidTr="00EC1026">
        <w:trPr>
          <w:trHeight w:val="300"/>
          <w:jc w:val="center"/>
        </w:trPr>
        <w:tc>
          <w:tcPr>
            <w:tcW w:w="1200" w:type="dxa"/>
            <w:tcBorders>
              <w:top w:val="nil"/>
              <w:left w:val="nil"/>
              <w:bottom w:val="nil"/>
              <w:right w:val="nil"/>
            </w:tcBorders>
            <w:shd w:val="clear" w:color="auto" w:fill="auto"/>
            <w:noWrap/>
            <w:vAlign w:val="bottom"/>
            <w:hideMark/>
          </w:tcPr>
          <w:p w14:paraId="31F890DA"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shd w:val="clear" w:color="auto" w:fill="auto"/>
            <w:noWrap/>
            <w:vAlign w:val="bottom"/>
            <w:hideMark/>
          </w:tcPr>
          <w:p w14:paraId="27D9CF91"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69FCB56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DF25AD9" w14:textId="77777777" w:rsidTr="00EC1026">
        <w:trPr>
          <w:trHeight w:val="300"/>
          <w:jc w:val="center"/>
        </w:trPr>
        <w:tc>
          <w:tcPr>
            <w:tcW w:w="1200" w:type="dxa"/>
            <w:tcBorders>
              <w:top w:val="nil"/>
              <w:left w:val="nil"/>
              <w:bottom w:val="nil"/>
              <w:right w:val="nil"/>
            </w:tcBorders>
            <w:shd w:val="clear" w:color="auto" w:fill="auto"/>
            <w:noWrap/>
            <w:vAlign w:val="bottom"/>
            <w:hideMark/>
          </w:tcPr>
          <w:p w14:paraId="5D858DF9"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shd w:val="clear" w:color="auto" w:fill="auto"/>
            <w:noWrap/>
            <w:vAlign w:val="bottom"/>
            <w:hideMark/>
          </w:tcPr>
          <w:p w14:paraId="67A4701B" w14:textId="77777777" w:rsidR="00C65129" w:rsidRPr="004A11A7" w:rsidRDefault="00C65129" w:rsidP="00EC1026">
            <w:pPr>
              <w:spacing w:line="240" w:lineRule="auto"/>
              <w:jc w:val="center"/>
              <w:rPr>
                <w:rFonts w:ascii="Calibri" w:hAnsi="Calibri"/>
                <w:b/>
                <w:bCs/>
                <w:color w:val="000000"/>
                <w:sz w:val="22"/>
                <w:szCs w:val="22"/>
                <w:lang w:eastAsia="es-ES"/>
              </w:rPr>
            </w:pPr>
            <w:r w:rsidRPr="004A11A7">
              <w:rPr>
                <w:rFonts w:ascii="Calibri" w:hAnsi="Calibri"/>
                <w:b/>
                <w:bCs/>
                <w:color w:val="000000"/>
                <w:sz w:val="22"/>
                <w:szCs w:val="22"/>
                <w:lang w:eastAsia="es-ES"/>
              </w:rPr>
              <w:t xml:space="preserve">Mensaje </w:t>
            </w:r>
            <w:r>
              <w:rPr>
                <w:rFonts w:ascii="Calibri" w:hAnsi="Calibri"/>
                <w:b/>
                <w:bCs/>
                <w:color w:val="000000"/>
                <w:sz w:val="22"/>
                <w:szCs w:val="22"/>
                <w:lang w:eastAsia="es-ES"/>
              </w:rPr>
              <w:t>CADES</w:t>
            </w:r>
          </w:p>
        </w:tc>
        <w:tc>
          <w:tcPr>
            <w:tcW w:w="1200" w:type="dxa"/>
            <w:tcBorders>
              <w:top w:val="nil"/>
              <w:left w:val="nil"/>
              <w:bottom w:val="nil"/>
              <w:right w:val="nil"/>
            </w:tcBorders>
            <w:shd w:val="clear" w:color="auto" w:fill="auto"/>
            <w:noWrap/>
            <w:vAlign w:val="bottom"/>
            <w:hideMark/>
          </w:tcPr>
          <w:p w14:paraId="2A6DB62B"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8E6D528" w14:textId="77777777" w:rsidTr="00EC1026">
        <w:trPr>
          <w:trHeight w:val="315"/>
          <w:jc w:val="center"/>
        </w:trPr>
        <w:tc>
          <w:tcPr>
            <w:tcW w:w="1200" w:type="dxa"/>
            <w:tcBorders>
              <w:top w:val="nil"/>
              <w:left w:val="nil"/>
              <w:bottom w:val="nil"/>
              <w:right w:val="nil"/>
            </w:tcBorders>
            <w:shd w:val="clear" w:color="auto" w:fill="auto"/>
            <w:noWrap/>
            <w:vAlign w:val="bottom"/>
            <w:hideMark/>
          </w:tcPr>
          <w:p w14:paraId="65941EC1" w14:textId="77777777" w:rsidR="00C65129" w:rsidRPr="004A11A7" w:rsidRDefault="00C65129" w:rsidP="00EC1026">
            <w:pPr>
              <w:spacing w:line="240" w:lineRule="auto"/>
              <w:jc w:val="right"/>
              <w:rPr>
                <w:rFonts w:ascii="Calibri" w:hAnsi="Calibri"/>
                <w:color w:val="000000"/>
                <w:szCs w:val="18"/>
                <w:lang w:eastAsia="es-ES"/>
              </w:rPr>
            </w:pPr>
          </w:p>
        </w:tc>
        <w:tc>
          <w:tcPr>
            <w:tcW w:w="2720" w:type="dxa"/>
            <w:tcBorders>
              <w:top w:val="nil"/>
              <w:left w:val="nil"/>
              <w:bottom w:val="nil"/>
              <w:right w:val="nil"/>
            </w:tcBorders>
            <w:shd w:val="clear" w:color="auto" w:fill="auto"/>
            <w:noWrap/>
            <w:vAlign w:val="bottom"/>
            <w:hideMark/>
          </w:tcPr>
          <w:p w14:paraId="7E6CCFD7"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2F6E635E"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85E746D" w14:textId="77777777" w:rsidTr="00EC1026">
        <w:trPr>
          <w:trHeight w:val="315"/>
          <w:jc w:val="center"/>
        </w:trPr>
        <w:tc>
          <w:tcPr>
            <w:tcW w:w="1200" w:type="dxa"/>
            <w:tcBorders>
              <w:top w:val="nil"/>
              <w:left w:val="nil"/>
              <w:bottom w:val="nil"/>
              <w:right w:val="nil"/>
            </w:tcBorders>
            <w:shd w:val="clear" w:color="auto" w:fill="auto"/>
            <w:noWrap/>
            <w:hideMark/>
          </w:tcPr>
          <w:p w14:paraId="0A8C285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12" w:space="0" w:color="17375D"/>
              <w:left w:val="single" w:sz="12" w:space="0" w:color="17375D"/>
              <w:bottom w:val="nil"/>
              <w:right w:val="single" w:sz="12" w:space="0" w:color="17375D"/>
            </w:tcBorders>
            <w:shd w:val="clear" w:color="000000" w:fill="D8D8D8"/>
            <w:noWrap/>
            <w:vAlign w:val="bottom"/>
            <w:hideMark/>
          </w:tcPr>
          <w:p w14:paraId="3DF5408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principal</w:t>
            </w:r>
          </w:p>
        </w:tc>
        <w:tc>
          <w:tcPr>
            <w:tcW w:w="1200" w:type="dxa"/>
            <w:tcBorders>
              <w:top w:val="nil"/>
              <w:left w:val="nil"/>
              <w:bottom w:val="nil"/>
              <w:right w:val="nil"/>
            </w:tcBorders>
            <w:shd w:val="clear" w:color="auto" w:fill="auto"/>
            <w:noWrap/>
            <w:vAlign w:val="bottom"/>
            <w:hideMark/>
          </w:tcPr>
          <w:p w14:paraId="04B9D649"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4BEDDA7" w14:textId="77777777" w:rsidTr="00EC1026">
        <w:trPr>
          <w:trHeight w:val="300"/>
          <w:jc w:val="center"/>
        </w:trPr>
        <w:tc>
          <w:tcPr>
            <w:tcW w:w="1200" w:type="dxa"/>
            <w:tcBorders>
              <w:top w:val="nil"/>
              <w:left w:val="nil"/>
              <w:bottom w:val="nil"/>
              <w:right w:val="nil"/>
            </w:tcBorders>
            <w:shd w:val="clear" w:color="auto" w:fill="auto"/>
            <w:noWrap/>
            <w:hideMark/>
          </w:tcPr>
          <w:p w14:paraId="0AA5657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6338232"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1166F77"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816A968" w14:textId="77777777" w:rsidTr="00EC1026">
        <w:trPr>
          <w:trHeight w:val="315"/>
          <w:jc w:val="center"/>
        </w:trPr>
        <w:tc>
          <w:tcPr>
            <w:tcW w:w="1200" w:type="dxa"/>
            <w:tcBorders>
              <w:top w:val="nil"/>
              <w:left w:val="nil"/>
              <w:bottom w:val="nil"/>
              <w:right w:val="nil"/>
            </w:tcBorders>
            <w:shd w:val="clear" w:color="auto" w:fill="auto"/>
            <w:noWrap/>
            <w:hideMark/>
          </w:tcPr>
          <w:p w14:paraId="394A3D11"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shd w:val="clear" w:color="000000" w:fill="D8D8D8"/>
            <w:noWrap/>
            <w:vAlign w:val="bottom"/>
            <w:hideMark/>
          </w:tcPr>
          <w:p w14:paraId="70157B9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333DFA0"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C8F1553" w14:textId="77777777" w:rsidTr="00EC1026">
        <w:trPr>
          <w:trHeight w:val="315"/>
          <w:jc w:val="center"/>
        </w:trPr>
        <w:tc>
          <w:tcPr>
            <w:tcW w:w="1200" w:type="dxa"/>
            <w:tcBorders>
              <w:top w:val="nil"/>
              <w:left w:val="nil"/>
              <w:bottom w:val="nil"/>
              <w:right w:val="nil"/>
            </w:tcBorders>
            <w:shd w:val="clear" w:color="auto" w:fill="auto"/>
            <w:noWrap/>
            <w:hideMark/>
          </w:tcPr>
          <w:p w14:paraId="186DE20A" w14:textId="77777777" w:rsidR="00C65129" w:rsidRPr="004A11A7" w:rsidRDefault="00C65129" w:rsidP="00EC1026">
            <w:pPr>
              <w:spacing w:line="240" w:lineRule="auto"/>
              <w:jc w:val="righ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4A85495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shd w:val="clear" w:color="auto" w:fill="auto"/>
            <w:noWrap/>
            <w:vAlign w:val="bottom"/>
            <w:hideMark/>
          </w:tcPr>
          <w:p w14:paraId="765C434F"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1A491876" w14:textId="77777777" w:rsidTr="00EC1026">
        <w:trPr>
          <w:trHeight w:val="300"/>
          <w:jc w:val="center"/>
        </w:trPr>
        <w:tc>
          <w:tcPr>
            <w:tcW w:w="1200" w:type="dxa"/>
            <w:tcBorders>
              <w:top w:val="nil"/>
              <w:left w:val="nil"/>
              <w:bottom w:val="nil"/>
              <w:right w:val="nil"/>
            </w:tcBorders>
            <w:shd w:val="clear" w:color="auto" w:fill="auto"/>
            <w:noWrap/>
            <w:hideMark/>
          </w:tcPr>
          <w:p w14:paraId="2831F316"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1F4755F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EBA4080"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529D58D" w14:textId="77777777" w:rsidTr="00EC1026">
        <w:trPr>
          <w:trHeight w:val="300"/>
          <w:jc w:val="center"/>
        </w:trPr>
        <w:tc>
          <w:tcPr>
            <w:tcW w:w="1200" w:type="dxa"/>
            <w:tcBorders>
              <w:top w:val="nil"/>
              <w:left w:val="nil"/>
              <w:bottom w:val="nil"/>
              <w:right w:val="nil"/>
            </w:tcBorders>
            <w:shd w:val="clear" w:color="auto" w:fill="auto"/>
            <w:noWrap/>
            <w:hideMark/>
          </w:tcPr>
          <w:p w14:paraId="013C35EC"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7DED440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12586BBC"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DEA7886" w14:textId="77777777" w:rsidTr="00EC1026">
        <w:trPr>
          <w:trHeight w:val="315"/>
          <w:jc w:val="center"/>
        </w:trPr>
        <w:tc>
          <w:tcPr>
            <w:tcW w:w="1200" w:type="dxa"/>
            <w:tcBorders>
              <w:top w:val="nil"/>
              <w:left w:val="nil"/>
              <w:bottom w:val="nil"/>
              <w:right w:val="nil"/>
            </w:tcBorders>
            <w:shd w:val="clear" w:color="auto" w:fill="auto"/>
            <w:noWrap/>
            <w:hideMark/>
          </w:tcPr>
          <w:p w14:paraId="10F25C4A"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auto" w:fill="auto"/>
            <w:noWrap/>
            <w:vAlign w:val="bottom"/>
            <w:hideMark/>
          </w:tcPr>
          <w:p w14:paraId="3CCB4319"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Fichero XML</w:t>
            </w:r>
          </w:p>
        </w:tc>
        <w:tc>
          <w:tcPr>
            <w:tcW w:w="1200" w:type="dxa"/>
            <w:tcBorders>
              <w:top w:val="nil"/>
              <w:left w:val="nil"/>
              <w:bottom w:val="nil"/>
              <w:right w:val="nil"/>
            </w:tcBorders>
            <w:shd w:val="clear" w:color="auto" w:fill="auto"/>
            <w:noWrap/>
            <w:vAlign w:val="bottom"/>
            <w:hideMark/>
          </w:tcPr>
          <w:p w14:paraId="5CD9E31B"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0169B17E" w14:textId="77777777" w:rsidTr="00EC1026">
        <w:trPr>
          <w:trHeight w:val="315"/>
          <w:jc w:val="center"/>
        </w:trPr>
        <w:tc>
          <w:tcPr>
            <w:tcW w:w="1200" w:type="dxa"/>
            <w:tcBorders>
              <w:top w:val="nil"/>
              <w:left w:val="nil"/>
              <w:bottom w:val="nil"/>
              <w:right w:val="nil"/>
            </w:tcBorders>
            <w:shd w:val="clear" w:color="auto" w:fill="auto"/>
            <w:noWrap/>
            <w:hideMark/>
          </w:tcPr>
          <w:p w14:paraId="171E6DD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569B88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doc principal</w:t>
            </w:r>
          </w:p>
        </w:tc>
        <w:tc>
          <w:tcPr>
            <w:tcW w:w="1200" w:type="dxa"/>
            <w:tcBorders>
              <w:top w:val="nil"/>
              <w:left w:val="nil"/>
              <w:bottom w:val="nil"/>
              <w:right w:val="nil"/>
            </w:tcBorders>
            <w:shd w:val="clear" w:color="auto" w:fill="auto"/>
            <w:noWrap/>
            <w:vAlign w:val="bottom"/>
            <w:hideMark/>
          </w:tcPr>
          <w:p w14:paraId="43D9464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506D1D4" w14:textId="77777777" w:rsidTr="00EC1026">
        <w:trPr>
          <w:trHeight w:val="300"/>
          <w:jc w:val="center"/>
        </w:trPr>
        <w:tc>
          <w:tcPr>
            <w:tcW w:w="1200" w:type="dxa"/>
            <w:tcBorders>
              <w:top w:val="nil"/>
              <w:left w:val="nil"/>
              <w:bottom w:val="nil"/>
              <w:right w:val="nil"/>
            </w:tcBorders>
            <w:shd w:val="clear" w:color="auto" w:fill="auto"/>
            <w:noWrap/>
            <w:hideMark/>
          </w:tcPr>
          <w:p w14:paraId="4ECADBE1"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57622DE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6C8853E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5500EE1" w14:textId="77777777" w:rsidTr="00EC1026">
        <w:trPr>
          <w:trHeight w:val="300"/>
          <w:jc w:val="center"/>
        </w:trPr>
        <w:tc>
          <w:tcPr>
            <w:tcW w:w="1200" w:type="dxa"/>
            <w:tcBorders>
              <w:top w:val="nil"/>
              <w:left w:val="nil"/>
              <w:bottom w:val="nil"/>
              <w:right w:val="nil"/>
            </w:tcBorders>
            <w:shd w:val="clear" w:color="auto" w:fill="auto"/>
            <w:noWrap/>
            <w:hideMark/>
          </w:tcPr>
          <w:p w14:paraId="31AC8BD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437E223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8F40AD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CC03B5F" w14:textId="77777777" w:rsidTr="00EC1026">
        <w:trPr>
          <w:trHeight w:val="315"/>
          <w:jc w:val="center"/>
        </w:trPr>
        <w:tc>
          <w:tcPr>
            <w:tcW w:w="1200" w:type="dxa"/>
            <w:tcBorders>
              <w:top w:val="nil"/>
              <w:left w:val="nil"/>
              <w:bottom w:val="nil"/>
              <w:right w:val="nil"/>
            </w:tcBorders>
            <w:shd w:val="clear" w:color="auto" w:fill="auto"/>
            <w:noWrap/>
            <w:hideMark/>
          </w:tcPr>
          <w:p w14:paraId="0B57997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3AA842C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Doc principal</w:t>
            </w:r>
          </w:p>
        </w:tc>
        <w:tc>
          <w:tcPr>
            <w:tcW w:w="1200" w:type="dxa"/>
            <w:tcBorders>
              <w:top w:val="nil"/>
              <w:left w:val="nil"/>
              <w:bottom w:val="nil"/>
              <w:right w:val="nil"/>
            </w:tcBorders>
            <w:shd w:val="clear" w:color="auto" w:fill="auto"/>
            <w:noWrap/>
            <w:vAlign w:val="bottom"/>
            <w:hideMark/>
          </w:tcPr>
          <w:p w14:paraId="6415A0A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3549B01" w14:textId="77777777" w:rsidTr="00EC1026">
        <w:trPr>
          <w:trHeight w:val="315"/>
          <w:jc w:val="center"/>
        </w:trPr>
        <w:tc>
          <w:tcPr>
            <w:tcW w:w="1200" w:type="dxa"/>
            <w:tcBorders>
              <w:top w:val="nil"/>
              <w:left w:val="nil"/>
              <w:bottom w:val="nil"/>
              <w:right w:val="nil"/>
            </w:tcBorders>
            <w:shd w:val="clear" w:color="auto" w:fill="auto"/>
            <w:noWrap/>
            <w:hideMark/>
          </w:tcPr>
          <w:p w14:paraId="65B28127"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0C11A69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1</w:t>
            </w:r>
          </w:p>
        </w:tc>
        <w:tc>
          <w:tcPr>
            <w:tcW w:w="1200" w:type="dxa"/>
            <w:tcBorders>
              <w:top w:val="nil"/>
              <w:left w:val="nil"/>
              <w:bottom w:val="nil"/>
              <w:right w:val="nil"/>
            </w:tcBorders>
            <w:shd w:val="clear" w:color="auto" w:fill="auto"/>
            <w:noWrap/>
            <w:vAlign w:val="bottom"/>
            <w:hideMark/>
          </w:tcPr>
          <w:p w14:paraId="1C3188AA"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44E1018" w14:textId="77777777" w:rsidTr="00EC1026">
        <w:trPr>
          <w:trHeight w:val="300"/>
          <w:jc w:val="center"/>
        </w:trPr>
        <w:tc>
          <w:tcPr>
            <w:tcW w:w="1200" w:type="dxa"/>
            <w:tcBorders>
              <w:top w:val="nil"/>
              <w:left w:val="nil"/>
              <w:bottom w:val="nil"/>
              <w:right w:val="nil"/>
            </w:tcBorders>
            <w:shd w:val="clear" w:color="auto" w:fill="auto"/>
            <w:noWrap/>
            <w:hideMark/>
          </w:tcPr>
          <w:p w14:paraId="4FCB4683"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445CDE9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39D3256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C3DA759" w14:textId="77777777" w:rsidTr="00EC1026">
        <w:trPr>
          <w:trHeight w:val="300"/>
          <w:jc w:val="center"/>
        </w:trPr>
        <w:tc>
          <w:tcPr>
            <w:tcW w:w="1200" w:type="dxa"/>
            <w:tcBorders>
              <w:top w:val="nil"/>
              <w:left w:val="nil"/>
              <w:bottom w:val="nil"/>
              <w:right w:val="nil"/>
            </w:tcBorders>
            <w:shd w:val="clear" w:color="auto" w:fill="auto"/>
            <w:noWrap/>
            <w:hideMark/>
          </w:tcPr>
          <w:p w14:paraId="71CC4D58"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45C02713"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77A7D259"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7E7166B" w14:textId="77777777" w:rsidTr="00EC1026">
        <w:trPr>
          <w:trHeight w:val="315"/>
          <w:jc w:val="center"/>
        </w:trPr>
        <w:tc>
          <w:tcPr>
            <w:tcW w:w="1200" w:type="dxa"/>
            <w:tcBorders>
              <w:top w:val="nil"/>
              <w:left w:val="nil"/>
              <w:bottom w:val="nil"/>
              <w:right w:val="nil"/>
            </w:tcBorders>
            <w:shd w:val="clear" w:color="auto" w:fill="auto"/>
            <w:noWrap/>
            <w:hideMark/>
          </w:tcPr>
          <w:p w14:paraId="644A0DD2"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auto" w:fill="auto"/>
            <w:noWrap/>
            <w:vAlign w:val="bottom"/>
            <w:hideMark/>
          </w:tcPr>
          <w:p w14:paraId="0801215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1</w:t>
            </w:r>
          </w:p>
        </w:tc>
        <w:tc>
          <w:tcPr>
            <w:tcW w:w="1200" w:type="dxa"/>
            <w:tcBorders>
              <w:top w:val="nil"/>
              <w:left w:val="nil"/>
              <w:bottom w:val="nil"/>
              <w:right w:val="nil"/>
            </w:tcBorders>
            <w:shd w:val="clear" w:color="auto" w:fill="auto"/>
            <w:noWrap/>
            <w:vAlign w:val="bottom"/>
            <w:hideMark/>
          </w:tcPr>
          <w:p w14:paraId="2E679C6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11B1C30" w14:textId="77777777" w:rsidTr="00EC1026">
        <w:trPr>
          <w:trHeight w:val="315"/>
          <w:jc w:val="center"/>
        </w:trPr>
        <w:tc>
          <w:tcPr>
            <w:tcW w:w="1200" w:type="dxa"/>
            <w:tcBorders>
              <w:top w:val="nil"/>
              <w:left w:val="nil"/>
              <w:bottom w:val="nil"/>
              <w:right w:val="nil"/>
            </w:tcBorders>
            <w:shd w:val="clear" w:color="auto" w:fill="auto"/>
            <w:noWrap/>
            <w:hideMark/>
          </w:tcPr>
          <w:p w14:paraId="5753F743"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4B41B0D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2</w:t>
            </w:r>
          </w:p>
        </w:tc>
        <w:tc>
          <w:tcPr>
            <w:tcW w:w="1200" w:type="dxa"/>
            <w:tcBorders>
              <w:top w:val="nil"/>
              <w:left w:val="nil"/>
              <w:bottom w:val="nil"/>
              <w:right w:val="nil"/>
            </w:tcBorders>
            <w:shd w:val="clear" w:color="auto" w:fill="auto"/>
            <w:noWrap/>
            <w:vAlign w:val="bottom"/>
            <w:hideMark/>
          </w:tcPr>
          <w:p w14:paraId="322ADADD"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89AF810" w14:textId="77777777" w:rsidTr="00EC1026">
        <w:trPr>
          <w:trHeight w:val="300"/>
          <w:jc w:val="center"/>
        </w:trPr>
        <w:tc>
          <w:tcPr>
            <w:tcW w:w="1200" w:type="dxa"/>
            <w:tcBorders>
              <w:top w:val="nil"/>
              <w:left w:val="nil"/>
              <w:bottom w:val="nil"/>
              <w:right w:val="nil"/>
            </w:tcBorders>
            <w:shd w:val="clear" w:color="auto" w:fill="auto"/>
            <w:noWrap/>
            <w:hideMark/>
          </w:tcPr>
          <w:p w14:paraId="78153759"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60F95055"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78BC89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5B28F10" w14:textId="77777777" w:rsidTr="00EC1026">
        <w:trPr>
          <w:trHeight w:val="300"/>
          <w:jc w:val="center"/>
        </w:trPr>
        <w:tc>
          <w:tcPr>
            <w:tcW w:w="1200" w:type="dxa"/>
            <w:tcBorders>
              <w:top w:val="nil"/>
              <w:left w:val="nil"/>
              <w:bottom w:val="nil"/>
              <w:right w:val="nil"/>
            </w:tcBorders>
            <w:shd w:val="clear" w:color="auto" w:fill="auto"/>
            <w:noWrap/>
            <w:hideMark/>
          </w:tcPr>
          <w:p w14:paraId="5C2B41EC"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28CD8D9"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7067B5B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C1981EF" w14:textId="77777777" w:rsidTr="00EC1026">
        <w:trPr>
          <w:trHeight w:val="315"/>
          <w:jc w:val="center"/>
        </w:trPr>
        <w:tc>
          <w:tcPr>
            <w:tcW w:w="1200" w:type="dxa"/>
            <w:tcBorders>
              <w:top w:val="nil"/>
              <w:left w:val="nil"/>
              <w:bottom w:val="nil"/>
              <w:right w:val="nil"/>
            </w:tcBorders>
            <w:shd w:val="clear" w:color="auto" w:fill="auto"/>
            <w:noWrap/>
            <w:hideMark/>
          </w:tcPr>
          <w:p w14:paraId="3E272D1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7FFA4BE8"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2</w:t>
            </w:r>
          </w:p>
        </w:tc>
        <w:tc>
          <w:tcPr>
            <w:tcW w:w="1200" w:type="dxa"/>
            <w:tcBorders>
              <w:top w:val="nil"/>
              <w:left w:val="nil"/>
              <w:bottom w:val="nil"/>
              <w:right w:val="nil"/>
            </w:tcBorders>
            <w:shd w:val="clear" w:color="auto" w:fill="auto"/>
            <w:noWrap/>
            <w:vAlign w:val="bottom"/>
            <w:hideMark/>
          </w:tcPr>
          <w:p w14:paraId="403F011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261B929" w14:textId="77777777" w:rsidTr="00EC1026">
        <w:trPr>
          <w:trHeight w:val="315"/>
          <w:jc w:val="center"/>
        </w:trPr>
        <w:tc>
          <w:tcPr>
            <w:tcW w:w="1200" w:type="dxa"/>
            <w:tcBorders>
              <w:top w:val="nil"/>
              <w:left w:val="nil"/>
              <w:bottom w:val="nil"/>
              <w:right w:val="nil"/>
            </w:tcBorders>
            <w:shd w:val="clear" w:color="auto" w:fill="auto"/>
            <w:noWrap/>
            <w:hideMark/>
          </w:tcPr>
          <w:p w14:paraId="099A789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0611906E"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6ADE6F5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4BEB8E6" w14:textId="77777777" w:rsidTr="00EC1026">
        <w:trPr>
          <w:trHeight w:val="300"/>
          <w:jc w:val="center"/>
        </w:trPr>
        <w:tc>
          <w:tcPr>
            <w:tcW w:w="1200" w:type="dxa"/>
            <w:tcBorders>
              <w:top w:val="nil"/>
              <w:left w:val="nil"/>
              <w:bottom w:val="nil"/>
              <w:right w:val="nil"/>
            </w:tcBorders>
            <w:shd w:val="clear" w:color="auto" w:fill="auto"/>
            <w:noWrap/>
            <w:hideMark/>
          </w:tcPr>
          <w:p w14:paraId="2A095D65"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4450BD23"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shd w:val="clear" w:color="auto" w:fill="auto"/>
            <w:noWrap/>
            <w:vAlign w:val="bottom"/>
            <w:hideMark/>
          </w:tcPr>
          <w:p w14:paraId="6874D28F"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1EC8C13B" w14:textId="77777777" w:rsidTr="00EC1026">
        <w:trPr>
          <w:trHeight w:val="300"/>
          <w:jc w:val="center"/>
        </w:trPr>
        <w:tc>
          <w:tcPr>
            <w:tcW w:w="1200" w:type="dxa"/>
            <w:tcBorders>
              <w:top w:val="nil"/>
              <w:left w:val="nil"/>
              <w:bottom w:val="nil"/>
              <w:right w:val="nil"/>
            </w:tcBorders>
            <w:shd w:val="clear" w:color="auto" w:fill="auto"/>
            <w:noWrap/>
            <w:hideMark/>
          </w:tcPr>
          <w:p w14:paraId="03C8408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34611167"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shd w:val="clear" w:color="auto" w:fill="auto"/>
            <w:noWrap/>
            <w:vAlign w:val="bottom"/>
            <w:hideMark/>
          </w:tcPr>
          <w:p w14:paraId="0AE56E65"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78D76EE" w14:textId="77777777" w:rsidTr="00EC1026">
        <w:trPr>
          <w:trHeight w:val="300"/>
          <w:jc w:val="center"/>
        </w:trPr>
        <w:tc>
          <w:tcPr>
            <w:tcW w:w="1200" w:type="dxa"/>
            <w:tcBorders>
              <w:top w:val="nil"/>
              <w:left w:val="nil"/>
              <w:bottom w:val="nil"/>
              <w:right w:val="nil"/>
            </w:tcBorders>
            <w:shd w:val="clear" w:color="auto" w:fill="auto"/>
            <w:noWrap/>
            <w:hideMark/>
          </w:tcPr>
          <w:p w14:paraId="16A9B22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0725359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shd w:val="clear" w:color="auto" w:fill="auto"/>
            <w:noWrap/>
            <w:vAlign w:val="bottom"/>
            <w:hideMark/>
          </w:tcPr>
          <w:p w14:paraId="398612D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018F6523" w14:textId="77777777" w:rsidTr="00EC1026">
        <w:trPr>
          <w:trHeight w:val="315"/>
          <w:jc w:val="center"/>
        </w:trPr>
        <w:tc>
          <w:tcPr>
            <w:tcW w:w="1200" w:type="dxa"/>
            <w:tcBorders>
              <w:top w:val="nil"/>
              <w:left w:val="nil"/>
              <w:bottom w:val="nil"/>
              <w:right w:val="nil"/>
            </w:tcBorders>
            <w:shd w:val="clear" w:color="auto" w:fill="auto"/>
            <w:noWrap/>
            <w:hideMark/>
          </w:tcPr>
          <w:p w14:paraId="39186479"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shd w:val="clear" w:color="auto" w:fill="auto"/>
            <w:noWrap/>
            <w:vAlign w:val="bottom"/>
            <w:hideMark/>
          </w:tcPr>
          <w:p w14:paraId="77D351E4"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0F9932A"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495BC16" w14:textId="77777777" w:rsidTr="00EC1026">
        <w:trPr>
          <w:trHeight w:val="315"/>
          <w:jc w:val="center"/>
        </w:trPr>
        <w:tc>
          <w:tcPr>
            <w:tcW w:w="1200" w:type="dxa"/>
            <w:tcBorders>
              <w:top w:val="nil"/>
              <w:left w:val="nil"/>
              <w:bottom w:val="nil"/>
              <w:right w:val="nil"/>
            </w:tcBorders>
            <w:shd w:val="clear" w:color="auto" w:fill="auto"/>
            <w:noWrap/>
            <w:hideMark/>
          </w:tcPr>
          <w:p w14:paraId="7527B000"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E97F5D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n</w:t>
            </w:r>
          </w:p>
        </w:tc>
        <w:tc>
          <w:tcPr>
            <w:tcW w:w="1200" w:type="dxa"/>
            <w:tcBorders>
              <w:top w:val="nil"/>
              <w:left w:val="nil"/>
              <w:bottom w:val="nil"/>
              <w:right w:val="nil"/>
            </w:tcBorders>
            <w:shd w:val="clear" w:color="auto" w:fill="auto"/>
            <w:noWrap/>
            <w:vAlign w:val="bottom"/>
            <w:hideMark/>
          </w:tcPr>
          <w:p w14:paraId="76BFBBD4"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50D0DFA" w14:textId="77777777" w:rsidTr="00EC1026">
        <w:trPr>
          <w:trHeight w:val="300"/>
          <w:jc w:val="center"/>
        </w:trPr>
        <w:tc>
          <w:tcPr>
            <w:tcW w:w="1200" w:type="dxa"/>
            <w:tcBorders>
              <w:top w:val="nil"/>
              <w:left w:val="nil"/>
              <w:bottom w:val="nil"/>
              <w:right w:val="nil"/>
            </w:tcBorders>
            <w:shd w:val="clear" w:color="auto" w:fill="auto"/>
            <w:noWrap/>
            <w:hideMark/>
          </w:tcPr>
          <w:p w14:paraId="6F5D6C6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6E15D35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65A662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53FF999" w14:textId="77777777" w:rsidTr="00EC1026">
        <w:trPr>
          <w:trHeight w:val="300"/>
          <w:jc w:val="center"/>
        </w:trPr>
        <w:tc>
          <w:tcPr>
            <w:tcW w:w="1200" w:type="dxa"/>
            <w:tcBorders>
              <w:top w:val="nil"/>
              <w:left w:val="nil"/>
              <w:bottom w:val="nil"/>
              <w:right w:val="nil"/>
            </w:tcBorders>
            <w:shd w:val="clear" w:color="auto" w:fill="auto"/>
            <w:noWrap/>
            <w:hideMark/>
          </w:tcPr>
          <w:p w14:paraId="40DE11A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4" w:space="0" w:color="17375D"/>
              <w:right w:val="single" w:sz="12" w:space="0" w:color="17375D"/>
            </w:tcBorders>
            <w:shd w:val="clear" w:color="000000" w:fill="D8D8D8"/>
            <w:noWrap/>
            <w:vAlign w:val="bottom"/>
            <w:hideMark/>
          </w:tcPr>
          <w:p w14:paraId="2258FC3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4AD129DE"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62F660A" w14:textId="77777777" w:rsidTr="00EC1026">
        <w:trPr>
          <w:trHeight w:val="315"/>
          <w:jc w:val="center"/>
        </w:trPr>
        <w:tc>
          <w:tcPr>
            <w:tcW w:w="1200" w:type="dxa"/>
            <w:tcBorders>
              <w:top w:val="nil"/>
              <w:left w:val="nil"/>
              <w:bottom w:val="nil"/>
              <w:right w:val="nil"/>
            </w:tcBorders>
            <w:shd w:val="clear" w:color="auto" w:fill="auto"/>
            <w:noWrap/>
            <w:hideMark/>
          </w:tcPr>
          <w:p w14:paraId="12573528"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shd w:val="clear" w:color="000000" w:fill="D8D8D8"/>
            <w:noWrap/>
            <w:vAlign w:val="bottom"/>
            <w:hideMark/>
          </w:tcPr>
          <w:p w14:paraId="369EF974"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n</w:t>
            </w:r>
          </w:p>
        </w:tc>
        <w:tc>
          <w:tcPr>
            <w:tcW w:w="1200" w:type="dxa"/>
            <w:tcBorders>
              <w:top w:val="nil"/>
              <w:left w:val="nil"/>
              <w:bottom w:val="nil"/>
              <w:right w:val="nil"/>
            </w:tcBorders>
            <w:shd w:val="clear" w:color="auto" w:fill="auto"/>
            <w:noWrap/>
            <w:vAlign w:val="bottom"/>
            <w:hideMark/>
          </w:tcPr>
          <w:p w14:paraId="0BD49A48"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459C4A8" w14:textId="77777777" w:rsidTr="00EC1026">
        <w:trPr>
          <w:trHeight w:val="315"/>
          <w:jc w:val="center"/>
        </w:trPr>
        <w:tc>
          <w:tcPr>
            <w:tcW w:w="1200" w:type="dxa"/>
            <w:tcBorders>
              <w:top w:val="nil"/>
              <w:left w:val="nil"/>
              <w:bottom w:val="nil"/>
              <w:right w:val="nil"/>
            </w:tcBorders>
            <w:shd w:val="clear" w:color="auto" w:fill="auto"/>
            <w:noWrap/>
            <w:vAlign w:val="bottom"/>
            <w:hideMark/>
          </w:tcPr>
          <w:p w14:paraId="136A7C15"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shd w:val="clear" w:color="auto" w:fill="auto"/>
            <w:noWrap/>
            <w:vAlign w:val="bottom"/>
            <w:hideMark/>
          </w:tcPr>
          <w:p w14:paraId="7726DB36"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28B49F8E" w14:textId="77777777" w:rsidR="00C65129" w:rsidRPr="004A11A7" w:rsidRDefault="00C65129" w:rsidP="00EC1026">
            <w:pPr>
              <w:keepNext/>
              <w:spacing w:line="240" w:lineRule="auto"/>
              <w:jc w:val="left"/>
              <w:rPr>
                <w:rFonts w:ascii="Calibri" w:hAnsi="Calibri"/>
                <w:color w:val="000000"/>
                <w:sz w:val="22"/>
                <w:szCs w:val="22"/>
                <w:lang w:eastAsia="es-ES"/>
              </w:rPr>
            </w:pPr>
          </w:p>
        </w:tc>
      </w:tr>
    </w:tbl>
    <w:p w14:paraId="32FF696B" w14:textId="77777777" w:rsidR="00C65129" w:rsidRDefault="00C65129" w:rsidP="00C65129">
      <w:r>
        <w:t>Tal y como se muestra en la Figura, este mensaje estará compuesto por los siguientes elementos:</w:t>
      </w:r>
    </w:p>
    <w:p w14:paraId="0B7C0145" w14:textId="15054A27" w:rsidR="00C65129" w:rsidRDefault="00C65129" w:rsidP="00A30C7A">
      <w:pPr>
        <w:pStyle w:val="Textovietanivel1"/>
      </w:pPr>
      <w:r>
        <w:t>Una cabecera principal: esta cabecera contendrá información general sobre la estructura del mensaje CADES completo y la firma del mensaje completo</w:t>
      </w:r>
    </w:p>
    <w:p w14:paraId="2F496DEA" w14:textId="41583FAC" w:rsidR="00C65129" w:rsidRDefault="00C65129" w:rsidP="00A30C7A">
      <w:pPr>
        <w:pStyle w:val="Textovietanivel1"/>
      </w:pPr>
      <w:r>
        <w:t>Un par cabecera/documento por cada fichero del mensaje. Los ficheros que contendrá el mensaje serán:</w:t>
      </w:r>
    </w:p>
    <w:p w14:paraId="2F0A662D" w14:textId="70FACFB9" w:rsidR="00C65129" w:rsidRDefault="00C65129" w:rsidP="00A30C7A">
      <w:pPr>
        <w:pStyle w:val="TablaVietaNivel2"/>
      </w:pPr>
      <w:r>
        <w:lastRenderedPageBreak/>
        <w:t>Un documento XML (obligatorio): contendrá la información general del mensaje y será devuelto por LexNET</w:t>
      </w:r>
    </w:p>
    <w:p w14:paraId="3CFEA0B8" w14:textId="7E591199" w:rsidR="00C65129" w:rsidRDefault="00C65129" w:rsidP="00A30C7A">
      <w:pPr>
        <w:pStyle w:val="TablaVietaNivel2"/>
      </w:pPr>
      <w:r>
        <w:t>El documento principal de envío (obligatorio): que deberá ser adjuntado por el integrador. En caso de que el documento no sea binario, deberá ser transformado a base 64 antes de añadirlo al mensaje CADES</w:t>
      </w:r>
    </w:p>
    <w:p w14:paraId="0F687A8E" w14:textId="39649C9B" w:rsidR="00C65129" w:rsidRDefault="00C65129" w:rsidP="00A57658">
      <w:pPr>
        <w:pStyle w:val="TablaVietaNivel2"/>
      </w:pPr>
      <w:r>
        <w:t>De 0 a n documentos adjuntos (opcional): que deberán ser adjuntados por el integrador. En caso de que el documento no sea binario, deberá ser transformado a base 64 antes de añadirlo al mensaje CADES</w:t>
      </w:r>
    </w:p>
    <w:p w14:paraId="3C04A783" w14:textId="3632468B" w:rsidR="00C65129" w:rsidRPr="00C65129" w:rsidRDefault="00C65129" w:rsidP="00C65129">
      <w:r>
        <w:t>En los siguientes apartados se detalla la estructura de la cabecera principal y de las cabeceras de los ficheros.</w:t>
      </w:r>
    </w:p>
    <w:p w14:paraId="3BC00708" w14:textId="4F2449E3" w:rsidR="00605A12" w:rsidRDefault="00605A12" w:rsidP="00605A12">
      <w:pPr>
        <w:pStyle w:val="Ttulo4"/>
      </w:pPr>
      <w:r>
        <w:t>Cabecera principal</w:t>
      </w:r>
    </w:p>
    <w:p w14:paraId="3E33785C" w14:textId="0E516F8D" w:rsidR="00FD5C02" w:rsidRDefault="00D5290E" w:rsidP="00FD5C02">
      <w:r w:rsidRPr="00D5290E">
        <w:t>La cabecera principal contendrá la información general del fichero CADES de envío. Esta cabecera estará formada por un conjunto de 26+n bytes distribuidos tal y como se muestra en la siguiente figura:</w:t>
      </w:r>
    </w:p>
    <w:tbl>
      <w:tblPr>
        <w:tblW w:w="5469" w:type="dxa"/>
        <w:jc w:val="center"/>
        <w:tblCellMar>
          <w:left w:w="70" w:type="dxa"/>
          <w:right w:w="70" w:type="dxa"/>
        </w:tblCellMar>
        <w:tblLook w:val="04A0" w:firstRow="1" w:lastRow="0" w:firstColumn="1" w:lastColumn="0" w:noHBand="0" w:noVBand="1"/>
      </w:tblPr>
      <w:tblGrid>
        <w:gridCol w:w="629"/>
        <w:gridCol w:w="3640"/>
        <w:gridCol w:w="1200"/>
      </w:tblGrid>
      <w:tr w:rsidR="00D5290E" w:rsidRPr="00FA2EC4" w14:paraId="6986A83B" w14:textId="77777777" w:rsidTr="00D5290E">
        <w:trPr>
          <w:trHeight w:val="300"/>
          <w:jc w:val="center"/>
        </w:trPr>
        <w:tc>
          <w:tcPr>
            <w:tcW w:w="629" w:type="dxa"/>
            <w:tcBorders>
              <w:top w:val="nil"/>
              <w:left w:val="nil"/>
              <w:bottom w:val="nil"/>
              <w:right w:val="nil"/>
            </w:tcBorders>
            <w:shd w:val="clear" w:color="auto" w:fill="auto"/>
            <w:noWrap/>
            <w:vAlign w:val="bottom"/>
            <w:hideMark/>
          </w:tcPr>
          <w:p w14:paraId="3F6E59D5" w14:textId="77777777" w:rsidR="00D5290E" w:rsidRPr="00FA2EC4" w:rsidRDefault="00D5290E" w:rsidP="00EC1026">
            <w:pPr>
              <w:spacing w:line="240" w:lineRule="auto"/>
              <w:jc w:val="left"/>
              <w:rPr>
                <w:rFonts w:ascii="Calibri" w:hAnsi="Calibri"/>
                <w:color w:val="000000"/>
                <w:sz w:val="22"/>
                <w:szCs w:val="22"/>
                <w:lang w:eastAsia="es-ES"/>
              </w:rPr>
            </w:pPr>
          </w:p>
        </w:tc>
        <w:tc>
          <w:tcPr>
            <w:tcW w:w="3640" w:type="dxa"/>
            <w:tcBorders>
              <w:top w:val="nil"/>
              <w:left w:val="nil"/>
              <w:bottom w:val="nil"/>
              <w:right w:val="nil"/>
            </w:tcBorders>
            <w:shd w:val="clear" w:color="auto" w:fill="auto"/>
            <w:noWrap/>
            <w:vAlign w:val="bottom"/>
            <w:hideMark/>
          </w:tcPr>
          <w:p w14:paraId="077917E6" w14:textId="77777777" w:rsidR="00D5290E" w:rsidRPr="00FA2EC4" w:rsidRDefault="00D5290E" w:rsidP="00EC1026">
            <w:pPr>
              <w:spacing w:line="240" w:lineRule="auto"/>
              <w:jc w:val="center"/>
              <w:rPr>
                <w:rFonts w:ascii="Calibri" w:hAnsi="Calibri"/>
                <w:b/>
                <w:bCs/>
                <w:color w:val="000000"/>
                <w:sz w:val="22"/>
                <w:szCs w:val="22"/>
                <w:lang w:eastAsia="es-ES"/>
              </w:rPr>
            </w:pPr>
            <w:r w:rsidRPr="00FA2EC4">
              <w:rPr>
                <w:rFonts w:ascii="Calibri" w:hAnsi="Calibri"/>
                <w:b/>
                <w:bCs/>
                <w:color w:val="000000"/>
                <w:sz w:val="22"/>
                <w:szCs w:val="22"/>
                <w:lang w:eastAsia="es-ES"/>
              </w:rPr>
              <w:t>Cabecera principal</w:t>
            </w:r>
          </w:p>
        </w:tc>
        <w:tc>
          <w:tcPr>
            <w:tcW w:w="1200" w:type="dxa"/>
            <w:tcBorders>
              <w:top w:val="nil"/>
              <w:left w:val="nil"/>
              <w:bottom w:val="nil"/>
              <w:right w:val="nil"/>
            </w:tcBorders>
            <w:shd w:val="clear" w:color="auto" w:fill="auto"/>
            <w:noWrap/>
            <w:vAlign w:val="bottom"/>
            <w:hideMark/>
          </w:tcPr>
          <w:p w14:paraId="4B968C0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388D2EE" w14:textId="77777777" w:rsidTr="00D5290E">
        <w:trPr>
          <w:trHeight w:val="315"/>
          <w:jc w:val="center"/>
        </w:trPr>
        <w:tc>
          <w:tcPr>
            <w:tcW w:w="629" w:type="dxa"/>
            <w:tcBorders>
              <w:top w:val="nil"/>
              <w:left w:val="nil"/>
              <w:bottom w:val="nil"/>
              <w:right w:val="nil"/>
            </w:tcBorders>
            <w:shd w:val="clear" w:color="auto" w:fill="auto"/>
            <w:noWrap/>
            <w:vAlign w:val="bottom"/>
            <w:hideMark/>
          </w:tcPr>
          <w:p w14:paraId="6DF0C86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Byte</w:t>
            </w:r>
          </w:p>
        </w:tc>
        <w:tc>
          <w:tcPr>
            <w:tcW w:w="3640" w:type="dxa"/>
            <w:tcBorders>
              <w:top w:val="nil"/>
              <w:left w:val="nil"/>
              <w:bottom w:val="nil"/>
              <w:right w:val="nil"/>
            </w:tcBorders>
            <w:shd w:val="clear" w:color="auto" w:fill="auto"/>
            <w:noWrap/>
            <w:vAlign w:val="bottom"/>
            <w:hideMark/>
          </w:tcPr>
          <w:p w14:paraId="494529FA" w14:textId="77777777" w:rsidR="00D5290E" w:rsidRPr="00FA2EC4" w:rsidRDefault="00D5290E"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7D6840BF"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1D30D05" w14:textId="77777777" w:rsidTr="00D5290E">
        <w:trPr>
          <w:trHeight w:val="315"/>
          <w:jc w:val="center"/>
        </w:trPr>
        <w:tc>
          <w:tcPr>
            <w:tcW w:w="629" w:type="dxa"/>
            <w:tcBorders>
              <w:top w:val="nil"/>
              <w:left w:val="nil"/>
              <w:bottom w:val="nil"/>
              <w:right w:val="nil"/>
            </w:tcBorders>
            <w:shd w:val="clear" w:color="auto" w:fill="auto"/>
            <w:noWrap/>
            <w:hideMark/>
          </w:tcPr>
          <w:p w14:paraId="5310AB8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0</w:t>
            </w:r>
          </w:p>
        </w:tc>
        <w:tc>
          <w:tcPr>
            <w:tcW w:w="3640" w:type="dxa"/>
            <w:tcBorders>
              <w:top w:val="single" w:sz="12" w:space="0" w:color="17375D"/>
              <w:left w:val="single" w:sz="12" w:space="0" w:color="17375D"/>
              <w:bottom w:val="single" w:sz="4" w:space="0" w:color="17375D"/>
              <w:right w:val="single" w:sz="12" w:space="0" w:color="17375D"/>
            </w:tcBorders>
            <w:shd w:val="clear" w:color="000000" w:fill="D8D8D8"/>
            <w:noWrap/>
            <w:vAlign w:val="bottom"/>
            <w:hideMark/>
          </w:tcPr>
          <w:p w14:paraId="41916DA7"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Firma_cabecera</w:t>
            </w:r>
          </w:p>
        </w:tc>
        <w:tc>
          <w:tcPr>
            <w:tcW w:w="1200" w:type="dxa"/>
            <w:tcBorders>
              <w:top w:val="nil"/>
              <w:left w:val="nil"/>
              <w:bottom w:val="nil"/>
              <w:right w:val="nil"/>
            </w:tcBorders>
            <w:shd w:val="clear" w:color="auto" w:fill="auto"/>
            <w:noWrap/>
            <w:vAlign w:val="bottom"/>
            <w:hideMark/>
          </w:tcPr>
          <w:p w14:paraId="0328731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7826CD7" w14:textId="77777777" w:rsidTr="00D5290E">
        <w:trPr>
          <w:trHeight w:val="300"/>
          <w:jc w:val="center"/>
        </w:trPr>
        <w:tc>
          <w:tcPr>
            <w:tcW w:w="629" w:type="dxa"/>
            <w:tcBorders>
              <w:top w:val="nil"/>
              <w:left w:val="nil"/>
              <w:bottom w:val="nil"/>
              <w:right w:val="nil"/>
            </w:tcBorders>
            <w:shd w:val="clear" w:color="auto" w:fill="auto"/>
            <w:noWrap/>
            <w:hideMark/>
          </w:tcPr>
          <w:p w14:paraId="58A75B59"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276850B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67ECEE6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B2897B0" w14:textId="77777777" w:rsidTr="00D5290E">
        <w:trPr>
          <w:trHeight w:val="300"/>
          <w:jc w:val="center"/>
        </w:trPr>
        <w:tc>
          <w:tcPr>
            <w:tcW w:w="629" w:type="dxa"/>
            <w:tcBorders>
              <w:top w:val="nil"/>
              <w:left w:val="nil"/>
              <w:bottom w:val="nil"/>
              <w:right w:val="nil"/>
            </w:tcBorders>
            <w:shd w:val="clear" w:color="auto" w:fill="auto"/>
            <w:noWrap/>
            <w:hideMark/>
          </w:tcPr>
          <w:p w14:paraId="319626E8"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685F71F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30A3E8D9"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56E3331" w14:textId="77777777" w:rsidTr="00D5290E">
        <w:trPr>
          <w:trHeight w:val="315"/>
          <w:jc w:val="center"/>
        </w:trPr>
        <w:tc>
          <w:tcPr>
            <w:tcW w:w="629" w:type="dxa"/>
            <w:tcBorders>
              <w:top w:val="nil"/>
              <w:left w:val="nil"/>
              <w:bottom w:val="nil"/>
              <w:right w:val="nil"/>
            </w:tcBorders>
            <w:shd w:val="clear" w:color="auto" w:fill="auto"/>
            <w:noWrap/>
            <w:hideMark/>
          </w:tcPr>
          <w:p w14:paraId="7F50000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3B1DABCA"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7C54347A"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4DB71F0" w14:textId="77777777" w:rsidTr="00D5290E">
        <w:trPr>
          <w:trHeight w:val="315"/>
          <w:jc w:val="center"/>
        </w:trPr>
        <w:tc>
          <w:tcPr>
            <w:tcW w:w="629" w:type="dxa"/>
            <w:tcBorders>
              <w:top w:val="nil"/>
              <w:left w:val="nil"/>
              <w:bottom w:val="nil"/>
              <w:right w:val="nil"/>
            </w:tcBorders>
            <w:shd w:val="clear" w:color="auto" w:fill="auto"/>
            <w:noWrap/>
            <w:hideMark/>
          </w:tcPr>
          <w:p w14:paraId="2FAEB6D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4</w:t>
            </w: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5CA9405A"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Version_</w:t>
            </w:r>
            <w:r>
              <w:rPr>
                <w:rFonts w:ascii="Calibri" w:hAnsi="Calibri"/>
                <w:color w:val="000000"/>
                <w:sz w:val="22"/>
                <w:szCs w:val="22"/>
                <w:lang w:eastAsia="es-ES"/>
              </w:rPr>
              <w:t>CAdES</w:t>
            </w:r>
          </w:p>
        </w:tc>
        <w:tc>
          <w:tcPr>
            <w:tcW w:w="1200" w:type="dxa"/>
            <w:tcBorders>
              <w:top w:val="nil"/>
              <w:left w:val="nil"/>
              <w:bottom w:val="nil"/>
              <w:right w:val="nil"/>
            </w:tcBorders>
            <w:shd w:val="clear" w:color="auto" w:fill="auto"/>
            <w:noWrap/>
            <w:vAlign w:val="bottom"/>
            <w:hideMark/>
          </w:tcPr>
          <w:p w14:paraId="6416AC43"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AC7CFB5" w14:textId="77777777" w:rsidTr="00D5290E">
        <w:trPr>
          <w:trHeight w:val="315"/>
          <w:jc w:val="center"/>
        </w:trPr>
        <w:tc>
          <w:tcPr>
            <w:tcW w:w="629" w:type="dxa"/>
            <w:tcBorders>
              <w:top w:val="nil"/>
              <w:left w:val="nil"/>
              <w:bottom w:val="nil"/>
              <w:right w:val="nil"/>
            </w:tcBorders>
            <w:shd w:val="clear" w:color="auto" w:fill="auto"/>
            <w:noWrap/>
            <w:hideMark/>
          </w:tcPr>
          <w:p w14:paraId="01AED7BD"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auto" w:fill="auto"/>
            <w:noWrap/>
            <w:vAlign w:val="bottom"/>
            <w:hideMark/>
          </w:tcPr>
          <w:p w14:paraId="2B970F1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D2A4C8E"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680A15B8" w14:textId="77777777" w:rsidTr="00D5290E">
        <w:trPr>
          <w:trHeight w:val="315"/>
          <w:jc w:val="center"/>
        </w:trPr>
        <w:tc>
          <w:tcPr>
            <w:tcW w:w="629" w:type="dxa"/>
            <w:tcBorders>
              <w:top w:val="nil"/>
              <w:left w:val="nil"/>
              <w:bottom w:val="nil"/>
              <w:right w:val="nil"/>
            </w:tcBorders>
            <w:shd w:val="clear" w:color="auto" w:fill="auto"/>
            <w:noWrap/>
            <w:hideMark/>
          </w:tcPr>
          <w:p w14:paraId="1E7830B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6</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03F1ADC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Sin_uso</w:t>
            </w:r>
          </w:p>
        </w:tc>
        <w:tc>
          <w:tcPr>
            <w:tcW w:w="1200" w:type="dxa"/>
            <w:tcBorders>
              <w:top w:val="nil"/>
              <w:left w:val="nil"/>
              <w:bottom w:val="nil"/>
              <w:right w:val="nil"/>
            </w:tcBorders>
            <w:shd w:val="clear" w:color="auto" w:fill="auto"/>
            <w:noWrap/>
            <w:vAlign w:val="bottom"/>
            <w:hideMark/>
          </w:tcPr>
          <w:p w14:paraId="69A4883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3ECE4A5" w14:textId="77777777" w:rsidTr="00D5290E">
        <w:trPr>
          <w:trHeight w:val="315"/>
          <w:jc w:val="center"/>
        </w:trPr>
        <w:tc>
          <w:tcPr>
            <w:tcW w:w="629" w:type="dxa"/>
            <w:tcBorders>
              <w:top w:val="nil"/>
              <w:left w:val="nil"/>
              <w:bottom w:val="nil"/>
              <w:right w:val="nil"/>
            </w:tcBorders>
            <w:shd w:val="clear" w:color="auto" w:fill="auto"/>
            <w:noWrap/>
            <w:hideMark/>
          </w:tcPr>
          <w:p w14:paraId="65F02416"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48A53D9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6382B97"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4A945C5" w14:textId="77777777" w:rsidTr="00D5290E">
        <w:trPr>
          <w:trHeight w:val="315"/>
          <w:jc w:val="center"/>
        </w:trPr>
        <w:tc>
          <w:tcPr>
            <w:tcW w:w="629" w:type="dxa"/>
            <w:tcBorders>
              <w:top w:val="nil"/>
              <w:left w:val="nil"/>
              <w:bottom w:val="nil"/>
              <w:right w:val="nil"/>
            </w:tcBorders>
            <w:shd w:val="clear" w:color="auto" w:fill="auto"/>
            <w:noWrap/>
            <w:hideMark/>
          </w:tcPr>
          <w:p w14:paraId="220C6EE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8</w:t>
            </w: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5207490B"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Longitud_</w:t>
            </w:r>
            <w:r>
              <w:rPr>
                <w:rFonts w:ascii="Calibri" w:hAnsi="Calibri"/>
                <w:color w:val="000000"/>
                <w:sz w:val="22"/>
                <w:szCs w:val="22"/>
                <w:lang w:eastAsia="es-ES"/>
              </w:rPr>
              <w:t>CAdES</w:t>
            </w:r>
          </w:p>
        </w:tc>
        <w:tc>
          <w:tcPr>
            <w:tcW w:w="1200" w:type="dxa"/>
            <w:tcBorders>
              <w:top w:val="nil"/>
              <w:left w:val="nil"/>
              <w:bottom w:val="nil"/>
              <w:right w:val="nil"/>
            </w:tcBorders>
            <w:shd w:val="clear" w:color="auto" w:fill="auto"/>
            <w:noWrap/>
            <w:vAlign w:val="bottom"/>
            <w:hideMark/>
          </w:tcPr>
          <w:p w14:paraId="7C89FC8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31EA473" w14:textId="77777777" w:rsidTr="00D5290E">
        <w:trPr>
          <w:trHeight w:val="300"/>
          <w:jc w:val="center"/>
        </w:trPr>
        <w:tc>
          <w:tcPr>
            <w:tcW w:w="629" w:type="dxa"/>
            <w:tcBorders>
              <w:top w:val="nil"/>
              <w:left w:val="nil"/>
              <w:bottom w:val="nil"/>
              <w:right w:val="nil"/>
            </w:tcBorders>
            <w:shd w:val="clear" w:color="auto" w:fill="auto"/>
            <w:noWrap/>
            <w:hideMark/>
          </w:tcPr>
          <w:p w14:paraId="7CE66D1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2EF49D2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793D637D"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23AEB8A" w14:textId="77777777" w:rsidTr="00D5290E">
        <w:trPr>
          <w:trHeight w:val="300"/>
          <w:jc w:val="center"/>
        </w:trPr>
        <w:tc>
          <w:tcPr>
            <w:tcW w:w="629" w:type="dxa"/>
            <w:tcBorders>
              <w:top w:val="nil"/>
              <w:left w:val="nil"/>
              <w:bottom w:val="nil"/>
              <w:right w:val="nil"/>
            </w:tcBorders>
            <w:shd w:val="clear" w:color="auto" w:fill="auto"/>
            <w:noWrap/>
            <w:hideMark/>
          </w:tcPr>
          <w:p w14:paraId="0997BB4E"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1CF9458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21EDFE2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02C4338" w14:textId="77777777" w:rsidTr="00D5290E">
        <w:trPr>
          <w:trHeight w:val="315"/>
          <w:jc w:val="center"/>
        </w:trPr>
        <w:tc>
          <w:tcPr>
            <w:tcW w:w="629" w:type="dxa"/>
            <w:tcBorders>
              <w:top w:val="nil"/>
              <w:left w:val="nil"/>
              <w:bottom w:val="nil"/>
              <w:right w:val="nil"/>
            </w:tcBorders>
            <w:shd w:val="clear" w:color="auto" w:fill="auto"/>
            <w:noWrap/>
            <w:hideMark/>
          </w:tcPr>
          <w:p w14:paraId="696AE5C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auto" w:fill="auto"/>
            <w:noWrap/>
            <w:vAlign w:val="bottom"/>
            <w:hideMark/>
          </w:tcPr>
          <w:p w14:paraId="44FDB233"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3AA1D2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986E7CE" w14:textId="77777777" w:rsidTr="00D5290E">
        <w:trPr>
          <w:trHeight w:val="315"/>
          <w:jc w:val="center"/>
        </w:trPr>
        <w:tc>
          <w:tcPr>
            <w:tcW w:w="629" w:type="dxa"/>
            <w:tcBorders>
              <w:top w:val="nil"/>
              <w:left w:val="nil"/>
              <w:bottom w:val="nil"/>
              <w:right w:val="nil"/>
            </w:tcBorders>
            <w:shd w:val="clear" w:color="auto" w:fill="auto"/>
            <w:noWrap/>
            <w:hideMark/>
          </w:tcPr>
          <w:p w14:paraId="7D1B9913"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12</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26CC770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Num_ficheros</w:t>
            </w:r>
          </w:p>
        </w:tc>
        <w:tc>
          <w:tcPr>
            <w:tcW w:w="1200" w:type="dxa"/>
            <w:tcBorders>
              <w:top w:val="nil"/>
              <w:left w:val="nil"/>
              <w:bottom w:val="nil"/>
              <w:right w:val="nil"/>
            </w:tcBorders>
            <w:shd w:val="clear" w:color="auto" w:fill="auto"/>
            <w:noWrap/>
            <w:vAlign w:val="bottom"/>
            <w:hideMark/>
          </w:tcPr>
          <w:p w14:paraId="0CFEE43E"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EB89115" w14:textId="77777777" w:rsidTr="00D5290E">
        <w:trPr>
          <w:trHeight w:val="315"/>
          <w:jc w:val="center"/>
        </w:trPr>
        <w:tc>
          <w:tcPr>
            <w:tcW w:w="629" w:type="dxa"/>
            <w:tcBorders>
              <w:top w:val="nil"/>
              <w:left w:val="nil"/>
              <w:bottom w:val="nil"/>
              <w:right w:val="nil"/>
            </w:tcBorders>
            <w:shd w:val="clear" w:color="auto" w:fill="auto"/>
            <w:noWrap/>
            <w:hideMark/>
          </w:tcPr>
          <w:p w14:paraId="3777960A"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01C3CD10"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4F9E809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75223BD7" w14:textId="77777777" w:rsidTr="00D5290E">
        <w:trPr>
          <w:trHeight w:val="315"/>
          <w:jc w:val="center"/>
        </w:trPr>
        <w:tc>
          <w:tcPr>
            <w:tcW w:w="629" w:type="dxa"/>
            <w:tcBorders>
              <w:top w:val="nil"/>
              <w:left w:val="nil"/>
              <w:bottom w:val="nil"/>
              <w:right w:val="nil"/>
            </w:tcBorders>
            <w:shd w:val="clear" w:color="auto" w:fill="auto"/>
            <w:noWrap/>
            <w:hideMark/>
          </w:tcPr>
          <w:p w14:paraId="59A283C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14</w:t>
            </w: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4AA66F7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Fecha_mod</w:t>
            </w:r>
          </w:p>
        </w:tc>
        <w:tc>
          <w:tcPr>
            <w:tcW w:w="1200" w:type="dxa"/>
            <w:tcBorders>
              <w:top w:val="nil"/>
              <w:left w:val="nil"/>
              <w:bottom w:val="nil"/>
              <w:right w:val="nil"/>
            </w:tcBorders>
            <w:shd w:val="clear" w:color="auto" w:fill="auto"/>
            <w:noWrap/>
            <w:vAlign w:val="bottom"/>
            <w:hideMark/>
          </w:tcPr>
          <w:p w14:paraId="6E0FF47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6D44C1A" w14:textId="77777777" w:rsidTr="00D5290E">
        <w:trPr>
          <w:trHeight w:val="300"/>
          <w:jc w:val="center"/>
        </w:trPr>
        <w:tc>
          <w:tcPr>
            <w:tcW w:w="629" w:type="dxa"/>
            <w:tcBorders>
              <w:top w:val="nil"/>
              <w:left w:val="nil"/>
              <w:bottom w:val="nil"/>
              <w:right w:val="nil"/>
            </w:tcBorders>
            <w:shd w:val="clear" w:color="auto" w:fill="auto"/>
            <w:noWrap/>
            <w:hideMark/>
          </w:tcPr>
          <w:p w14:paraId="3D5E9361"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7048B5D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307515D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63A05A7E" w14:textId="77777777" w:rsidTr="00D5290E">
        <w:trPr>
          <w:trHeight w:val="300"/>
          <w:jc w:val="center"/>
        </w:trPr>
        <w:tc>
          <w:tcPr>
            <w:tcW w:w="629" w:type="dxa"/>
            <w:tcBorders>
              <w:top w:val="nil"/>
              <w:left w:val="nil"/>
              <w:bottom w:val="nil"/>
              <w:right w:val="nil"/>
            </w:tcBorders>
            <w:shd w:val="clear" w:color="auto" w:fill="auto"/>
            <w:noWrap/>
            <w:hideMark/>
          </w:tcPr>
          <w:p w14:paraId="6978373E"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43EC2F6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6E328C8"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72074961" w14:textId="77777777" w:rsidTr="00D5290E">
        <w:trPr>
          <w:trHeight w:val="300"/>
          <w:jc w:val="center"/>
        </w:trPr>
        <w:tc>
          <w:tcPr>
            <w:tcW w:w="629" w:type="dxa"/>
            <w:tcBorders>
              <w:top w:val="nil"/>
              <w:left w:val="nil"/>
              <w:bottom w:val="nil"/>
              <w:right w:val="nil"/>
            </w:tcBorders>
            <w:shd w:val="clear" w:color="auto" w:fill="auto"/>
            <w:noWrap/>
            <w:hideMark/>
          </w:tcPr>
          <w:p w14:paraId="19BC8BD0"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714C5D9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19AF3815"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5F2AA14" w14:textId="77777777" w:rsidTr="00D5290E">
        <w:trPr>
          <w:trHeight w:val="300"/>
          <w:jc w:val="center"/>
        </w:trPr>
        <w:tc>
          <w:tcPr>
            <w:tcW w:w="629" w:type="dxa"/>
            <w:tcBorders>
              <w:top w:val="nil"/>
              <w:left w:val="nil"/>
              <w:bottom w:val="nil"/>
              <w:right w:val="nil"/>
            </w:tcBorders>
            <w:shd w:val="clear" w:color="auto" w:fill="auto"/>
            <w:noWrap/>
            <w:hideMark/>
          </w:tcPr>
          <w:p w14:paraId="1C97009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67FE0ECC"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188A8A9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91EC536" w14:textId="77777777" w:rsidTr="00D5290E">
        <w:trPr>
          <w:trHeight w:val="300"/>
          <w:jc w:val="center"/>
        </w:trPr>
        <w:tc>
          <w:tcPr>
            <w:tcW w:w="629" w:type="dxa"/>
            <w:tcBorders>
              <w:top w:val="nil"/>
              <w:left w:val="nil"/>
              <w:bottom w:val="nil"/>
              <w:right w:val="nil"/>
            </w:tcBorders>
            <w:shd w:val="clear" w:color="auto" w:fill="auto"/>
            <w:noWrap/>
            <w:hideMark/>
          </w:tcPr>
          <w:p w14:paraId="19738D19"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00F8A4AB"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DD1EA8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1F1DA07" w14:textId="77777777" w:rsidTr="00D5290E">
        <w:trPr>
          <w:trHeight w:val="300"/>
          <w:jc w:val="center"/>
        </w:trPr>
        <w:tc>
          <w:tcPr>
            <w:tcW w:w="629" w:type="dxa"/>
            <w:tcBorders>
              <w:top w:val="nil"/>
              <w:left w:val="nil"/>
              <w:bottom w:val="nil"/>
              <w:right w:val="nil"/>
            </w:tcBorders>
            <w:shd w:val="clear" w:color="auto" w:fill="auto"/>
            <w:noWrap/>
            <w:hideMark/>
          </w:tcPr>
          <w:p w14:paraId="0C80863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39A94DB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2F170A4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94CC229" w14:textId="77777777" w:rsidTr="00D5290E">
        <w:trPr>
          <w:trHeight w:val="315"/>
          <w:jc w:val="center"/>
        </w:trPr>
        <w:tc>
          <w:tcPr>
            <w:tcW w:w="629" w:type="dxa"/>
            <w:tcBorders>
              <w:top w:val="nil"/>
              <w:left w:val="nil"/>
              <w:bottom w:val="nil"/>
              <w:right w:val="nil"/>
            </w:tcBorders>
            <w:shd w:val="clear" w:color="auto" w:fill="auto"/>
            <w:noWrap/>
            <w:hideMark/>
          </w:tcPr>
          <w:p w14:paraId="5645F3A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auto" w:fill="auto"/>
            <w:noWrap/>
            <w:vAlign w:val="bottom"/>
            <w:hideMark/>
          </w:tcPr>
          <w:p w14:paraId="54A1B8A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B355D65"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6357AA0" w14:textId="77777777" w:rsidTr="00D5290E">
        <w:trPr>
          <w:trHeight w:val="315"/>
          <w:jc w:val="center"/>
        </w:trPr>
        <w:tc>
          <w:tcPr>
            <w:tcW w:w="629" w:type="dxa"/>
            <w:tcBorders>
              <w:top w:val="nil"/>
              <w:left w:val="nil"/>
              <w:bottom w:val="nil"/>
              <w:right w:val="nil"/>
            </w:tcBorders>
            <w:shd w:val="clear" w:color="auto" w:fill="auto"/>
            <w:noWrap/>
            <w:hideMark/>
          </w:tcPr>
          <w:p w14:paraId="00C169E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22</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17086F9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Longitud_firma</w:t>
            </w:r>
          </w:p>
        </w:tc>
        <w:tc>
          <w:tcPr>
            <w:tcW w:w="1200" w:type="dxa"/>
            <w:tcBorders>
              <w:top w:val="nil"/>
              <w:left w:val="nil"/>
              <w:bottom w:val="nil"/>
              <w:right w:val="nil"/>
            </w:tcBorders>
            <w:shd w:val="clear" w:color="auto" w:fill="auto"/>
            <w:noWrap/>
            <w:vAlign w:val="bottom"/>
            <w:hideMark/>
          </w:tcPr>
          <w:p w14:paraId="39AD3E22"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1BC5518" w14:textId="77777777" w:rsidTr="00D5290E">
        <w:trPr>
          <w:trHeight w:val="300"/>
          <w:jc w:val="center"/>
        </w:trPr>
        <w:tc>
          <w:tcPr>
            <w:tcW w:w="629" w:type="dxa"/>
            <w:tcBorders>
              <w:top w:val="nil"/>
              <w:left w:val="nil"/>
              <w:bottom w:val="nil"/>
              <w:right w:val="nil"/>
            </w:tcBorders>
            <w:shd w:val="clear" w:color="auto" w:fill="auto"/>
            <w:noWrap/>
            <w:hideMark/>
          </w:tcPr>
          <w:p w14:paraId="0CAE2D3C"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110A19DC"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4B8ED63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D63E928" w14:textId="77777777" w:rsidTr="00D5290E">
        <w:trPr>
          <w:trHeight w:val="300"/>
          <w:jc w:val="center"/>
        </w:trPr>
        <w:tc>
          <w:tcPr>
            <w:tcW w:w="629" w:type="dxa"/>
            <w:tcBorders>
              <w:top w:val="nil"/>
              <w:left w:val="nil"/>
              <w:bottom w:val="nil"/>
              <w:right w:val="nil"/>
            </w:tcBorders>
            <w:shd w:val="clear" w:color="auto" w:fill="auto"/>
            <w:noWrap/>
            <w:hideMark/>
          </w:tcPr>
          <w:p w14:paraId="71194924"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7217D89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17DD3C6D"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DD15F1A" w14:textId="77777777" w:rsidTr="00D5290E">
        <w:trPr>
          <w:trHeight w:val="315"/>
          <w:jc w:val="center"/>
        </w:trPr>
        <w:tc>
          <w:tcPr>
            <w:tcW w:w="629" w:type="dxa"/>
            <w:tcBorders>
              <w:top w:val="nil"/>
              <w:left w:val="nil"/>
              <w:bottom w:val="nil"/>
              <w:right w:val="nil"/>
            </w:tcBorders>
            <w:shd w:val="clear" w:color="auto" w:fill="auto"/>
            <w:noWrap/>
            <w:hideMark/>
          </w:tcPr>
          <w:p w14:paraId="1CF468E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6769BA7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E24335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7775F32" w14:textId="77777777" w:rsidTr="00D5290E">
        <w:trPr>
          <w:trHeight w:val="315"/>
          <w:jc w:val="center"/>
        </w:trPr>
        <w:tc>
          <w:tcPr>
            <w:tcW w:w="629" w:type="dxa"/>
            <w:tcBorders>
              <w:top w:val="nil"/>
              <w:left w:val="nil"/>
              <w:bottom w:val="nil"/>
              <w:right w:val="nil"/>
            </w:tcBorders>
            <w:shd w:val="clear" w:color="auto" w:fill="auto"/>
            <w:noWrap/>
            <w:hideMark/>
          </w:tcPr>
          <w:p w14:paraId="543A3685"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26</w:t>
            </w: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584A707F"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Firma_</w:t>
            </w:r>
            <w:r>
              <w:rPr>
                <w:rFonts w:ascii="Calibri" w:hAnsi="Calibri"/>
                <w:color w:val="000000"/>
                <w:sz w:val="22"/>
                <w:szCs w:val="22"/>
                <w:lang w:eastAsia="es-ES"/>
              </w:rPr>
              <w:t>CAdES</w:t>
            </w:r>
          </w:p>
        </w:tc>
        <w:tc>
          <w:tcPr>
            <w:tcW w:w="1200" w:type="dxa"/>
            <w:tcBorders>
              <w:top w:val="nil"/>
              <w:left w:val="nil"/>
              <w:bottom w:val="nil"/>
              <w:right w:val="nil"/>
            </w:tcBorders>
            <w:shd w:val="clear" w:color="auto" w:fill="auto"/>
            <w:noWrap/>
            <w:vAlign w:val="bottom"/>
            <w:hideMark/>
          </w:tcPr>
          <w:p w14:paraId="3ACA8C5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A0F1778" w14:textId="77777777" w:rsidTr="00D5290E">
        <w:trPr>
          <w:trHeight w:val="300"/>
          <w:jc w:val="center"/>
        </w:trPr>
        <w:tc>
          <w:tcPr>
            <w:tcW w:w="629" w:type="dxa"/>
            <w:tcBorders>
              <w:top w:val="nil"/>
              <w:left w:val="nil"/>
              <w:bottom w:val="nil"/>
              <w:right w:val="nil"/>
            </w:tcBorders>
            <w:shd w:val="clear" w:color="auto" w:fill="auto"/>
            <w:noWrap/>
            <w:hideMark/>
          </w:tcPr>
          <w:p w14:paraId="098BB65E"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w:t>
            </w: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4FDFE64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B91F92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38D31F5" w14:textId="77777777" w:rsidTr="00D5290E">
        <w:trPr>
          <w:trHeight w:val="300"/>
          <w:jc w:val="center"/>
        </w:trPr>
        <w:tc>
          <w:tcPr>
            <w:tcW w:w="629" w:type="dxa"/>
            <w:tcBorders>
              <w:top w:val="nil"/>
              <w:left w:val="nil"/>
              <w:bottom w:val="nil"/>
              <w:right w:val="nil"/>
            </w:tcBorders>
            <w:shd w:val="clear" w:color="auto" w:fill="auto"/>
            <w:noWrap/>
            <w:hideMark/>
          </w:tcPr>
          <w:p w14:paraId="00041E14"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w:t>
            </w: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3902A3AF"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354E2FD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7F58CB1" w14:textId="77777777" w:rsidTr="00D5290E">
        <w:trPr>
          <w:trHeight w:val="315"/>
          <w:jc w:val="center"/>
        </w:trPr>
        <w:tc>
          <w:tcPr>
            <w:tcW w:w="629" w:type="dxa"/>
            <w:tcBorders>
              <w:top w:val="nil"/>
              <w:left w:val="nil"/>
              <w:bottom w:val="nil"/>
              <w:right w:val="nil"/>
            </w:tcBorders>
            <w:shd w:val="clear" w:color="auto" w:fill="auto"/>
            <w:noWrap/>
            <w:hideMark/>
          </w:tcPr>
          <w:p w14:paraId="2AC22CFE"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26+n</w:t>
            </w:r>
          </w:p>
        </w:tc>
        <w:tc>
          <w:tcPr>
            <w:tcW w:w="3640" w:type="dxa"/>
            <w:tcBorders>
              <w:top w:val="nil"/>
              <w:left w:val="single" w:sz="12" w:space="0" w:color="17375D"/>
              <w:bottom w:val="single" w:sz="12" w:space="0" w:color="17375D"/>
              <w:right w:val="single" w:sz="12" w:space="0" w:color="17375D"/>
            </w:tcBorders>
            <w:shd w:val="clear" w:color="auto" w:fill="auto"/>
            <w:noWrap/>
            <w:vAlign w:val="bottom"/>
            <w:hideMark/>
          </w:tcPr>
          <w:p w14:paraId="7644CD7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488B02C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58BF5A2" w14:textId="77777777" w:rsidTr="00D5290E">
        <w:trPr>
          <w:trHeight w:val="315"/>
          <w:jc w:val="center"/>
        </w:trPr>
        <w:tc>
          <w:tcPr>
            <w:tcW w:w="629" w:type="dxa"/>
            <w:tcBorders>
              <w:top w:val="nil"/>
              <w:left w:val="nil"/>
              <w:bottom w:val="nil"/>
              <w:right w:val="nil"/>
            </w:tcBorders>
            <w:shd w:val="clear" w:color="auto" w:fill="auto"/>
            <w:noWrap/>
            <w:vAlign w:val="bottom"/>
            <w:hideMark/>
          </w:tcPr>
          <w:p w14:paraId="42232F54" w14:textId="77777777" w:rsidR="00D5290E" w:rsidRPr="00FA2EC4" w:rsidRDefault="00D5290E" w:rsidP="00EC1026">
            <w:pPr>
              <w:spacing w:line="240" w:lineRule="auto"/>
              <w:jc w:val="left"/>
              <w:rPr>
                <w:rFonts w:ascii="Calibri" w:hAnsi="Calibri"/>
                <w:color w:val="000000"/>
                <w:sz w:val="22"/>
                <w:szCs w:val="22"/>
                <w:lang w:eastAsia="es-ES"/>
              </w:rPr>
            </w:pPr>
          </w:p>
        </w:tc>
        <w:tc>
          <w:tcPr>
            <w:tcW w:w="3640" w:type="dxa"/>
            <w:tcBorders>
              <w:top w:val="nil"/>
              <w:left w:val="nil"/>
              <w:bottom w:val="nil"/>
              <w:right w:val="nil"/>
            </w:tcBorders>
            <w:shd w:val="clear" w:color="auto" w:fill="auto"/>
            <w:noWrap/>
            <w:vAlign w:val="bottom"/>
            <w:hideMark/>
          </w:tcPr>
          <w:p w14:paraId="5ADB78DD" w14:textId="77777777" w:rsidR="00D5290E" w:rsidRPr="00FA2EC4" w:rsidRDefault="00D5290E"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30B89DD6" w14:textId="77777777" w:rsidR="00D5290E" w:rsidRPr="00FA2EC4" w:rsidRDefault="00D5290E" w:rsidP="00EC1026">
            <w:pPr>
              <w:keepNext/>
              <w:spacing w:line="240" w:lineRule="auto"/>
              <w:jc w:val="left"/>
              <w:rPr>
                <w:rFonts w:ascii="Calibri" w:hAnsi="Calibri"/>
                <w:color w:val="000000"/>
                <w:sz w:val="22"/>
                <w:szCs w:val="22"/>
                <w:lang w:eastAsia="es-ES"/>
              </w:rPr>
            </w:pPr>
          </w:p>
        </w:tc>
      </w:tr>
    </w:tbl>
    <w:p w14:paraId="653136FB" w14:textId="2D2CBBF7" w:rsidR="00D5290E" w:rsidRDefault="00D5290E" w:rsidP="00FD5C02">
      <w:r w:rsidRPr="00D5290E">
        <w:t>La siguiente tabla detalla la información contenida en cada uno de esos bytes e indica los campos que deberían ser completados por el integrador respecto a los incluidos en la plantilla devuelta inicialmente por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761"/>
        <w:gridCol w:w="839"/>
        <w:gridCol w:w="1523"/>
        <w:gridCol w:w="1036"/>
        <w:gridCol w:w="1969"/>
        <w:gridCol w:w="827"/>
        <w:gridCol w:w="1179"/>
        <w:gridCol w:w="1007"/>
      </w:tblGrid>
      <w:tr w:rsidR="00D5290E" w:rsidRPr="00AD0EBB" w14:paraId="40B0F713" w14:textId="77777777" w:rsidTr="00D5290E">
        <w:trPr>
          <w:trHeight w:val="397"/>
          <w:tblHeader/>
          <w:jc w:val="center"/>
        </w:trPr>
        <w:tc>
          <w:tcPr>
            <w:tcW w:w="5000" w:type="pct"/>
            <w:gridSpan w:val="8"/>
            <w:tcBorders>
              <w:bottom w:val="single" w:sz="6" w:space="0" w:color="717074"/>
            </w:tcBorders>
            <w:shd w:val="clear" w:color="auto" w:fill="074E8E" w:themeFill="text2"/>
            <w:noWrap/>
            <w:tcMar>
              <w:top w:w="0" w:type="dxa"/>
            </w:tcMar>
            <w:vAlign w:val="center"/>
          </w:tcPr>
          <w:p w14:paraId="2A4C0037" w14:textId="3CEBF44F" w:rsidR="00D5290E" w:rsidRDefault="00D5290E" w:rsidP="00EC1026">
            <w:pPr>
              <w:pStyle w:val="TablaTtulo1"/>
            </w:pPr>
            <w:r>
              <w:lastRenderedPageBreak/>
              <w:t>CABECERA PRINCIPAL</w:t>
            </w:r>
          </w:p>
        </w:tc>
      </w:tr>
      <w:tr w:rsidR="00D5290E" w:rsidRPr="00AD0EBB" w14:paraId="1989242E" w14:textId="3E97482C" w:rsidTr="00D5290E">
        <w:trPr>
          <w:trHeight w:val="397"/>
          <w:tblHeader/>
          <w:jc w:val="center"/>
        </w:trPr>
        <w:tc>
          <w:tcPr>
            <w:tcW w:w="416" w:type="pct"/>
            <w:tcBorders>
              <w:bottom w:val="single" w:sz="6" w:space="0" w:color="717074"/>
              <w:right w:val="single" w:sz="6" w:space="0" w:color="FFFFFF"/>
            </w:tcBorders>
            <w:shd w:val="clear" w:color="auto" w:fill="074E8E" w:themeFill="text2"/>
            <w:noWrap/>
            <w:tcMar>
              <w:top w:w="0" w:type="dxa"/>
            </w:tcMar>
            <w:vAlign w:val="center"/>
          </w:tcPr>
          <w:p w14:paraId="44190EC2" w14:textId="42EC1894" w:rsidR="00D5290E" w:rsidRPr="00AD0EBB" w:rsidRDefault="00D5290E" w:rsidP="00EC1026">
            <w:pPr>
              <w:pStyle w:val="TablaTtulo1"/>
            </w:pPr>
            <w:r>
              <w:t>OFFSET</w:t>
            </w:r>
          </w:p>
        </w:tc>
        <w:tc>
          <w:tcPr>
            <w:tcW w:w="459" w:type="pct"/>
            <w:tcBorders>
              <w:left w:val="single" w:sz="6" w:space="0" w:color="FFFFFF"/>
              <w:bottom w:val="single" w:sz="6" w:space="0" w:color="717074"/>
            </w:tcBorders>
            <w:shd w:val="clear" w:color="auto" w:fill="074E8E" w:themeFill="text2"/>
            <w:noWrap/>
            <w:tcMar>
              <w:top w:w="0" w:type="dxa"/>
            </w:tcMar>
            <w:vAlign w:val="center"/>
          </w:tcPr>
          <w:p w14:paraId="1057F61B" w14:textId="0793AE10" w:rsidR="00D5290E" w:rsidRPr="00AD0EBB" w:rsidRDefault="00D5290E" w:rsidP="00EC1026">
            <w:pPr>
              <w:pStyle w:val="TablaTtulo1"/>
            </w:pPr>
            <w:r>
              <w:t>N BYTES</w:t>
            </w:r>
          </w:p>
        </w:tc>
        <w:tc>
          <w:tcPr>
            <w:tcW w:w="833" w:type="pct"/>
            <w:tcBorders>
              <w:left w:val="single" w:sz="6" w:space="0" w:color="FFFFFF"/>
              <w:bottom w:val="single" w:sz="6" w:space="0" w:color="717074"/>
              <w:right w:val="single" w:sz="6" w:space="0" w:color="FFFFFF"/>
            </w:tcBorders>
            <w:shd w:val="clear" w:color="auto" w:fill="074E8E" w:themeFill="text2"/>
          </w:tcPr>
          <w:p w14:paraId="541D31C7" w14:textId="14483E57" w:rsidR="00D5290E" w:rsidRDefault="00D5290E" w:rsidP="00EC1026">
            <w:pPr>
              <w:pStyle w:val="TablaTtulo1"/>
            </w:pPr>
            <w:r>
              <w:t>CAMPO</w:t>
            </w:r>
          </w:p>
        </w:tc>
        <w:tc>
          <w:tcPr>
            <w:tcW w:w="567" w:type="pct"/>
            <w:tcBorders>
              <w:left w:val="single" w:sz="6" w:space="0" w:color="FFFFFF"/>
              <w:bottom w:val="single" w:sz="6" w:space="0" w:color="717074"/>
              <w:right w:val="single" w:sz="6" w:space="0" w:color="FFFFFF"/>
            </w:tcBorders>
            <w:shd w:val="clear" w:color="auto" w:fill="074E8E" w:themeFill="text2"/>
          </w:tcPr>
          <w:p w14:paraId="10F30A85" w14:textId="2DA46009" w:rsidR="00D5290E" w:rsidRDefault="00D5290E" w:rsidP="00EC1026">
            <w:pPr>
              <w:pStyle w:val="TablaTtulo1"/>
            </w:pPr>
            <w:r>
              <w:t>FORMATO</w:t>
            </w:r>
          </w:p>
        </w:tc>
        <w:tc>
          <w:tcPr>
            <w:tcW w:w="1077" w:type="pct"/>
            <w:tcBorders>
              <w:left w:val="single" w:sz="6" w:space="0" w:color="FFFFFF"/>
              <w:bottom w:val="single" w:sz="6" w:space="0" w:color="717074"/>
              <w:right w:val="single" w:sz="6" w:space="0" w:color="FFFFFF"/>
            </w:tcBorders>
            <w:shd w:val="clear" w:color="auto" w:fill="074E8E" w:themeFill="text2"/>
          </w:tcPr>
          <w:p w14:paraId="0E51CAE8" w14:textId="0B822A0A" w:rsidR="00D5290E" w:rsidRDefault="00D5290E" w:rsidP="00EC1026">
            <w:pPr>
              <w:pStyle w:val="TablaTtulo1"/>
            </w:pPr>
            <w:r>
              <w:t>DESCRIPCIÓN</w:t>
            </w:r>
          </w:p>
        </w:tc>
        <w:tc>
          <w:tcPr>
            <w:tcW w:w="452" w:type="pct"/>
            <w:tcBorders>
              <w:left w:val="single" w:sz="6" w:space="0" w:color="FFFFFF"/>
              <w:bottom w:val="single" w:sz="6" w:space="0" w:color="717074"/>
              <w:right w:val="single" w:sz="6" w:space="0" w:color="FFFFFF"/>
            </w:tcBorders>
            <w:shd w:val="clear" w:color="auto" w:fill="074E8E" w:themeFill="text2"/>
          </w:tcPr>
          <w:p w14:paraId="7BEC513D" w14:textId="38A42EE5" w:rsidR="00D5290E" w:rsidRDefault="00D5290E" w:rsidP="00EC1026">
            <w:pPr>
              <w:pStyle w:val="TablaTtulo1"/>
            </w:pPr>
            <w:r>
              <w:t>INCLUIR PARA FIRMA</w:t>
            </w:r>
          </w:p>
        </w:tc>
        <w:tc>
          <w:tcPr>
            <w:tcW w:w="645" w:type="pct"/>
            <w:tcBorders>
              <w:left w:val="single" w:sz="6" w:space="0" w:color="FFFFFF"/>
              <w:bottom w:val="single" w:sz="6" w:space="0" w:color="717074"/>
              <w:right w:val="single" w:sz="6" w:space="0" w:color="FFFFFF"/>
            </w:tcBorders>
            <w:shd w:val="clear" w:color="auto" w:fill="074E8E" w:themeFill="text2"/>
          </w:tcPr>
          <w:p w14:paraId="306F8750" w14:textId="043DE8DF" w:rsidR="00D5290E" w:rsidRDefault="00D5290E" w:rsidP="00EC1026">
            <w:pPr>
              <w:pStyle w:val="TablaTtulo1"/>
            </w:pPr>
            <w:r>
              <w:t>VALOR INICIAL</w:t>
            </w:r>
          </w:p>
        </w:tc>
        <w:tc>
          <w:tcPr>
            <w:tcW w:w="551" w:type="pct"/>
            <w:tcBorders>
              <w:left w:val="single" w:sz="6" w:space="0" w:color="FFFFFF"/>
              <w:bottom w:val="single" w:sz="6" w:space="0" w:color="717074"/>
            </w:tcBorders>
            <w:shd w:val="clear" w:color="auto" w:fill="074E8E" w:themeFill="text2"/>
          </w:tcPr>
          <w:p w14:paraId="4CB88D03" w14:textId="383977FF" w:rsidR="00D5290E" w:rsidRDefault="00D5290E" w:rsidP="00EC1026">
            <w:pPr>
              <w:pStyle w:val="TablaTtulo1"/>
            </w:pPr>
            <w:r>
              <w:t>RELLENAR POR INT</w:t>
            </w:r>
          </w:p>
        </w:tc>
      </w:tr>
      <w:tr w:rsidR="00D5290E" w:rsidRPr="00963F4D" w14:paraId="3353A8AE" w14:textId="5F067B70" w:rsidTr="00D5290E">
        <w:trPr>
          <w:jc w:val="center"/>
        </w:trPr>
        <w:tc>
          <w:tcPr>
            <w:tcW w:w="416" w:type="pct"/>
            <w:shd w:val="clear" w:color="auto" w:fill="auto"/>
            <w:noWrap/>
          </w:tcPr>
          <w:p w14:paraId="3D3DBF4B" w14:textId="55AA749F" w:rsidR="00D5290E" w:rsidRPr="00AD0EBB" w:rsidRDefault="00D5290E" w:rsidP="00D5290E">
            <w:pPr>
              <w:pStyle w:val="Normaltabla"/>
            </w:pPr>
            <w:r w:rsidRPr="008A44F7">
              <w:t>0</w:t>
            </w:r>
          </w:p>
        </w:tc>
        <w:tc>
          <w:tcPr>
            <w:tcW w:w="459" w:type="pct"/>
            <w:shd w:val="clear" w:color="auto" w:fill="auto"/>
            <w:noWrap/>
          </w:tcPr>
          <w:p w14:paraId="04E07E23" w14:textId="0748CD42" w:rsidR="00D5290E" w:rsidRPr="00AD0EBB" w:rsidRDefault="00D5290E" w:rsidP="00D5290E">
            <w:pPr>
              <w:pStyle w:val="Normaltabla"/>
            </w:pPr>
            <w:r w:rsidRPr="008A44F7">
              <w:t>4</w:t>
            </w:r>
          </w:p>
        </w:tc>
        <w:tc>
          <w:tcPr>
            <w:tcW w:w="833" w:type="pct"/>
          </w:tcPr>
          <w:p w14:paraId="74E28E27" w14:textId="0EF71A1F" w:rsidR="00D5290E" w:rsidRPr="00AD0EBB" w:rsidRDefault="00D5290E" w:rsidP="00D5290E">
            <w:pPr>
              <w:pStyle w:val="Normaltabla"/>
            </w:pPr>
            <w:r w:rsidRPr="008A44F7">
              <w:t>Firma_cabecera</w:t>
            </w:r>
          </w:p>
        </w:tc>
        <w:tc>
          <w:tcPr>
            <w:tcW w:w="567" w:type="pct"/>
          </w:tcPr>
          <w:p w14:paraId="0325FD25" w14:textId="38B1D321" w:rsidR="00D5290E" w:rsidRPr="00AD0EBB" w:rsidRDefault="00D5290E" w:rsidP="00D5290E">
            <w:pPr>
              <w:pStyle w:val="Normaltabla"/>
            </w:pPr>
            <w:r w:rsidRPr="008A44F7">
              <w:t>Binario</w:t>
            </w:r>
          </w:p>
        </w:tc>
        <w:tc>
          <w:tcPr>
            <w:tcW w:w="1077" w:type="pct"/>
          </w:tcPr>
          <w:p w14:paraId="60BBB2FF" w14:textId="18FD77DA" w:rsidR="00D5290E" w:rsidRPr="00AD0EBB" w:rsidRDefault="00D5290E" w:rsidP="00D5290E">
            <w:pPr>
              <w:pStyle w:val="Normaltabla"/>
            </w:pPr>
            <w:r w:rsidRPr="008A44F7">
              <w:t>Firma identificativa de la cabera principal</w:t>
            </w:r>
          </w:p>
        </w:tc>
        <w:tc>
          <w:tcPr>
            <w:tcW w:w="452" w:type="pct"/>
          </w:tcPr>
          <w:p w14:paraId="6EF8ECFA" w14:textId="4EEB9806" w:rsidR="00D5290E" w:rsidRPr="00AD0EBB" w:rsidRDefault="00D5290E" w:rsidP="00D5290E">
            <w:pPr>
              <w:pStyle w:val="Normaltabla"/>
            </w:pPr>
            <w:r w:rsidRPr="008A44F7">
              <w:t>Si</w:t>
            </w:r>
          </w:p>
        </w:tc>
        <w:tc>
          <w:tcPr>
            <w:tcW w:w="645" w:type="pct"/>
          </w:tcPr>
          <w:p w14:paraId="38E1FBDA" w14:textId="3F33F000" w:rsidR="00D5290E" w:rsidRPr="00AD0EBB" w:rsidRDefault="00D5290E" w:rsidP="00D5290E">
            <w:pPr>
              <w:pStyle w:val="Normaltabla"/>
            </w:pPr>
            <w:r w:rsidRPr="008A44F7">
              <w:t>0x4C580304</w:t>
            </w:r>
          </w:p>
        </w:tc>
        <w:tc>
          <w:tcPr>
            <w:tcW w:w="551" w:type="pct"/>
          </w:tcPr>
          <w:p w14:paraId="16BA5F3E" w14:textId="468B1753" w:rsidR="00D5290E" w:rsidRPr="00AD0EBB" w:rsidRDefault="00D5290E" w:rsidP="00D5290E">
            <w:pPr>
              <w:pStyle w:val="Normaltabla"/>
            </w:pPr>
            <w:r w:rsidRPr="008A44F7">
              <w:t>No</w:t>
            </w:r>
          </w:p>
        </w:tc>
      </w:tr>
      <w:tr w:rsidR="00D5290E" w:rsidRPr="00963F4D" w14:paraId="30644296" w14:textId="06E4820D" w:rsidTr="00D5290E">
        <w:trPr>
          <w:jc w:val="center"/>
        </w:trPr>
        <w:tc>
          <w:tcPr>
            <w:tcW w:w="416" w:type="pct"/>
            <w:shd w:val="clear" w:color="auto" w:fill="auto"/>
            <w:noWrap/>
          </w:tcPr>
          <w:p w14:paraId="2B7AFC3F" w14:textId="610AB77F" w:rsidR="00D5290E" w:rsidRPr="00AD0EBB" w:rsidRDefault="00D5290E" w:rsidP="00D5290E">
            <w:pPr>
              <w:pStyle w:val="Normaltabla"/>
            </w:pPr>
            <w:r w:rsidRPr="008A44F7">
              <w:t>4</w:t>
            </w:r>
          </w:p>
        </w:tc>
        <w:tc>
          <w:tcPr>
            <w:tcW w:w="459" w:type="pct"/>
            <w:shd w:val="clear" w:color="auto" w:fill="auto"/>
            <w:noWrap/>
          </w:tcPr>
          <w:p w14:paraId="282BB8FB" w14:textId="732E7600" w:rsidR="00D5290E" w:rsidRPr="00AD0EBB" w:rsidRDefault="00D5290E" w:rsidP="00D5290E">
            <w:pPr>
              <w:pStyle w:val="Normaltabla"/>
            </w:pPr>
            <w:r w:rsidRPr="008A44F7">
              <w:t>2</w:t>
            </w:r>
          </w:p>
        </w:tc>
        <w:tc>
          <w:tcPr>
            <w:tcW w:w="833" w:type="pct"/>
          </w:tcPr>
          <w:p w14:paraId="3531617D" w14:textId="5871C94C" w:rsidR="00D5290E" w:rsidRPr="00AD0EBB" w:rsidRDefault="00D5290E" w:rsidP="00D5290E">
            <w:pPr>
              <w:pStyle w:val="Normaltabla"/>
            </w:pPr>
            <w:r w:rsidRPr="008A44F7">
              <w:t>Version_CAdES</w:t>
            </w:r>
          </w:p>
        </w:tc>
        <w:tc>
          <w:tcPr>
            <w:tcW w:w="567" w:type="pct"/>
          </w:tcPr>
          <w:p w14:paraId="6BA18B10" w14:textId="204446A6" w:rsidR="00D5290E" w:rsidRPr="00AD0EBB" w:rsidRDefault="00D5290E" w:rsidP="00D5290E">
            <w:pPr>
              <w:pStyle w:val="Normaltabla"/>
            </w:pPr>
            <w:r w:rsidRPr="008A44F7">
              <w:t>Signed short</w:t>
            </w:r>
          </w:p>
        </w:tc>
        <w:tc>
          <w:tcPr>
            <w:tcW w:w="1077" w:type="pct"/>
          </w:tcPr>
          <w:p w14:paraId="668F5813" w14:textId="76570034" w:rsidR="00D5290E" w:rsidRPr="00AD0EBB" w:rsidRDefault="00D5290E" w:rsidP="00D5290E">
            <w:pPr>
              <w:pStyle w:val="Normaltabla"/>
            </w:pPr>
            <w:r w:rsidRPr="008A44F7">
              <w:t>Versión de formato de plantilla CADES</w:t>
            </w:r>
          </w:p>
        </w:tc>
        <w:tc>
          <w:tcPr>
            <w:tcW w:w="452" w:type="pct"/>
          </w:tcPr>
          <w:p w14:paraId="750AE6E3" w14:textId="02AFCA0C" w:rsidR="00D5290E" w:rsidRPr="00AD0EBB" w:rsidRDefault="00D5290E" w:rsidP="00D5290E">
            <w:pPr>
              <w:pStyle w:val="Normaltabla"/>
            </w:pPr>
            <w:r w:rsidRPr="008A44F7">
              <w:t>Si</w:t>
            </w:r>
          </w:p>
        </w:tc>
        <w:tc>
          <w:tcPr>
            <w:tcW w:w="645" w:type="pct"/>
          </w:tcPr>
          <w:p w14:paraId="7F24252F" w14:textId="2CE6EB47" w:rsidR="00D5290E" w:rsidRPr="00AD0EBB" w:rsidRDefault="00D5290E" w:rsidP="00D5290E">
            <w:pPr>
              <w:pStyle w:val="Normaltabla"/>
            </w:pPr>
            <w:r w:rsidRPr="008A44F7">
              <w:t>1 o 2 (En función de la firma aplicada al documento principal. 1 para CADES y 2 para PADES)</w:t>
            </w:r>
          </w:p>
        </w:tc>
        <w:tc>
          <w:tcPr>
            <w:tcW w:w="551" w:type="pct"/>
          </w:tcPr>
          <w:p w14:paraId="075DECDD" w14:textId="31DCD01F" w:rsidR="00D5290E" w:rsidRPr="00AD0EBB" w:rsidRDefault="00D5290E" w:rsidP="00D5290E">
            <w:pPr>
              <w:pStyle w:val="Normaltabla"/>
            </w:pPr>
            <w:r w:rsidRPr="008A44F7">
              <w:t>Si</w:t>
            </w:r>
          </w:p>
        </w:tc>
      </w:tr>
      <w:tr w:rsidR="00D5290E" w:rsidRPr="00963F4D" w14:paraId="6C55750E" w14:textId="3954A058" w:rsidTr="00D5290E">
        <w:trPr>
          <w:jc w:val="center"/>
        </w:trPr>
        <w:tc>
          <w:tcPr>
            <w:tcW w:w="416" w:type="pct"/>
            <w:shd w:val="clear" w:color="auto" w:fill="auto"/>
            <w:noWrap/>
          </w:tcPr>
          <w:p w14:paraId="115B4053" w14:textId="7F29111F" w:rsidR="00D5290E" w:rsidRPr="00AD0EBB" w:rsidRDefault="00D5290E" w:rsidP="00D5290E">
            <w:pPr>
              <w:pStyle w:val="Normaltabla"/>
            </w:pPr>
            <w:r w:rsidRPr="008A44F7">
              <w:t>6</w:t>
            </w:r>
          </w:p>
        </w:tc>
        <w:tc>
          <w:tcPr>
            <w:tcW w:w="459" w:type="pct"/>
            <w:shd w:val="clear" w:color="auto" w:fill="auto"/>
            <w:noWrap/>
          </w:tcPr>
          <w:p w14:paraId="74BF5CBB" w14:textId="6582C6A0" w:rsidR="00D5290E" w:rsidRPr="00AD0EBB" w:rsidRDefault="00D5290E" w:rsidP="00D5290E">
            <w:pPr>
              <w:pStyle w:val="Normaltabla"/>
            </w:pPr>
            <w:r w:rsidRPr="008A44F7">
              <w:t>2</w:t>
            </w:r>
          </w:p>
        </w:tc>
        <w:tc>
          <w:tcPr>
            <w:tcW w:w="833" w:type="pct"/>
          </w:tcPr>
          <w:p w14:paraId="39E23786" w14:textId="650AC569" w:rsidR="00D5290E" w:rsidRPr="00AD0EBB" w:rsidRDefault="00D5290E" w:rsidP="00D5290E">
            <w:pPr>
              <w:pStyle w:val="Normaltabla"/>
            </w:pPr>
            <w:r w:rsidRPr="008A44F7">
              <w:t>Sin_uso</w:t>
            </w:r>
          </w:p>
        </w:tc>
        <w:tc>
          <w:tcPr>
            <w:tcW w:w="567" w:type="pct"/>
          </w:tcPr>
          <w:p w14:paraId="31924F8C" w14:textId="69442C73" w:rsidR="00D5290E" w:rsidRPr="00AD0EBB" w:rsidRDefault="00D5290E" w:rsidP="00D5290E">
            <w:pPr>
              <w:pStyle w:val="Normaltabla"/>
            </w:pPr>
            <w:r w:rsidRPr="008A44F7">
              <w:t>Signed short</w:t>
            </w:r>
          </w:p>
        </w:tc>
        <w:tc>
          <w:tcPr>
            <w:tcW w:w="1077" w:type="pct"/>
          </w:tcPr>
          <w:p w14:paraId="495C6F35" w14:textId="776A39C6" w:rsidR="00D5290E" w:rsidRPr="00AD0EBB" w:rsidRDefault="00D5290E" w:rsidP="00D5290E">
            <w:pPr>
              <w:pStyle w:val="Normaltabla"/>
            </w:pPr>
            <w:r w:rsidRPr="008A44F7">
              <w:t>Byte de propósito general (para uso futuro)</w:t>
            </w:r>
          </w:p>
        </w:tc>
        <w:tc>
          <w:tcPr>
            <w:tcW w:w="452" w:type="pct"/>
          </w:tcPr>
          <w:p w14:paraId="00A2A249" w14:textId="413766C0" w:rsidR="00D5290E" w:rsidRPr="00AD0EBB" w:rsidRDefault="00D5290E" w:rsidP="00D5290E">
            <w:pPr>
              <w:pStyle w:val="Normaltabla"/>
            </w:pPr>
            <w:r w:rsidRPr="008A44F7">
              <w:t>Si</w:t>
            </w:r>
          </w:p>
        </w:tc>
        <w:tc>
          <w:tcPr>
            <w:tcW w:w="645" w:type="pct"/>
          </w:tcPr>
          <w:p w14:paraId="059FE4FB" w14:textId="056DBD7A" w:rsidR="00D5290E" w:rsidRPr="00AD0EBB" w:rsidRDefault="00D5290E" w:rsidP="00D5290E">
            <w:pPr>
              <w:pStyle w:val="Normaltabla"/>
            </w:pPr>
            <w:r w:rsidRPr="008A44F7">
              <w:t>0</w:t>
            </w:r>
          </w:p>
        </w:tc>
        <w:tc>
          <w:tcPr>
            <w:tcW w:w="551" w:type="pct"/>
          </w:tcPr>
          <w:p w14:paraId="7E98236F" w14:textId="5E0AB01C" w:rsidR="00D5290E" w:rsidRPr="00AD0EBB" w:rsidRDefault="00D5290E" w:rsidP="00D5290E">
            <w:pPr>
              <w:pStyle w:val="Normaltabla"/>
            </w:pPr>
            <w:r w:rsidRPr="008A44F7">
              <w:t>No</w:t>
            </w:r>
          </w:p>
        </w:tc>
      </w:tr>
      <w:tr w:rsidR="00D5290E" w:rsidRPr="00963F4D" w14:paraId="490CB9D8" w14:textId="2D9466DD" w:rsidTr="00D5290E">
        <w:trPr>
          <w:jc w:val="center"/>
        </w:trPr>
        <w:tc>
          <w:tcPr>
            <w:tcW w:w="416" w:type="pct"/>
            <w:shd w:val="clear" w:color="auto" w:fill="auto"/>
            <w:noWrap/>
          </w:tcPr>
          <w:p w14:paraId="2578957F" w14:textId="5B130440" w:rsidR="00D5290E" w:rsidRPr="00AD0EBB" w:rsidRDefault="00D5290E" w:rsidP="00D5290E">
            <w:pPr>
              <w:pStyle w:val="Normaltabla"/>
            </w:pPr>
            <w:r w:rsidRPr="008A44F7">
              <w:t>8</w:t>
            </w:r>
          </w:p>
        </w:tc>
        <w:tc>
          <w:tcPr>
            <w:tcW w:w="459" w:type="pct"/>
            <w:shd w:val="clear" w:color="auto" w:fill="auto"/>
            <w:noWrap/>
          </w:tcPr>
          <w:p w14:paraId="1E0BE2E9" w14:textId="0397028A" w:rsidR="00D5290E" w:rsidRPr="00AD0EBB" w:rsidRDefault="00D5290E" w:rsidP="00D5290E">
            <w:pPr>
              <w:pStyle w:val="Normaltabla"/>
            </w:pPr>
            <w:r w:rsidRPr="008A44F7">
              <w:t>4</w:t>
            </w:r>
          </w:p>
        </w:tc>
        <w:tc>
          <w:tcPr>
            <w:tcW w:w="833" w:type="pct"/>
          </w:tcPr>
          <w:p w14:paraId="541FAD77" w14:textId="53492234" w:rsidR="00D5290E" w:rsidRPr="00AD0EBB" w:rsidRDefault="00D5290E" w:rsidP="00D5290E">
            <w:pPr>
              <w:pStyle w:val="Normaltabla"/>
            </w:pPr>
            <w:r w:rsidRPr="008A44F7">
              <w:t>Longitud_CAdES</w:t>
            </w:r>
          </w:p>
        </w:tc>
        <w:tc>
          <w:tcPr>
            <w:tcW w:w="567" w:type="pct"/>
          </w:tcPr>
          <w:p w14:paraId="596AFA3F" w14:textId="37B1F5F7" w:rsidR="00D5290E" w:rsidRPr="00AD0EBB" w:rsidRDefault="00D5290E" w:rsidP="00D5290E">
            <w:pPr>
              <w:pStyle w:val="Normaltabla"/>
            </w:pPr>
            <w:r w:rsidRPr="008A44F7">
              <w:t>Signed integer</w:t>
            </w:r>
          </w:p>
        </w:tc>
        <w:tc>
          <w:tcPr>
            <w:tcW w:w="1077" w:type="pct"/>
          </w:tcPr>
          <w:p w14:paraId="33206F8B" w14:textId="4135CCBD" w:rsidR="00D5290E" w:rsidRPr="00AD0EBB" w:rsidRDefault="00D5290E" w:rsidP="00D5290E">
            <w:pPr>
              <w:pStyle w:val="Normaltabla"/>
            </w:pPr>
            <w:r w:rsidRPr="008A44F7">
              <w:t>Longitud del fichero CAdES total sin firma</w:t>
            </w:r>
          </w:p>
        </w:tc>
        <w:tc>
          <w:tcPr>
            <w:tcW w:w="452" w:type="pct"/>
          </w:tcPr>
          <w:p w14:paraId="62102AC9" w14:textId="47FC377E" w:rsidR="00D5290E" w:rsidRPr="00AD0EBB" w:rsidRDefault="00D5290E" w:rsidP="00D5290E">
            <w:pPr>
              <w:pStyle w:val="Normaltabla"/>
            </w:pPr>
            <w:r w:rsidRPr="008A44F7">
              <w:t>Si</w:t>
            </w:r>
          </w:p>
        </w:tc>
        <w:tc>
          <w:tcPr>
            <w:tcW w:w="645" w:type="pct"/>
          </w:tcPr>
          <w:p w14:paraId="03E3B353" w14:textId="31E9A588" w:rsidR="00D5290E" w:rsidRPr="00AD0EBB" w:rsidRDefault="00D5290E" w:rsidP="00D5290E">
            <w:pPr>
              <w:pStyle w:val="Normaltabla"/>
            </w:pPr>
            <w:r w:rsidRPr="008A44F7">
              <w:t>0</w:t>
            </w:r>
          </w:p>
        </w:tc>
        <w:tc>
          <w:tcPr>
            <w:tcW w:w="551" w:type="pct"/>
          </w:tcPr>
          <w:p w14:paraId="313B0AC5" w14:textId="6B801431" w:rsidR="00D5290E" w:rsidRPr="00AD0EBB" w:rsidRDefault="00D5290E" w:rsidP="00D5290E">
            <w:pPr>
              <w:pStyle w:val="Normaltabla"/>
            </w:pPr>
            <w:r w:rsidRPr="008A44F7">
              <w:t>Si</w:t>
            </w:r>
          </w:p>
        </w:tc>
      </w:tr>
      <w:tr w:rsidR="00D5290E" w:rsidRPr="00963F4D" w14:paraId="34AD40DF" w14:textId="41190347" w:rsidTr="00D5290E">
        <w:trPr>
          <w:jc w:val="center"/>
        </w:trPr>
        <w:tc>
          <w:tcPr>
            <w:tcW w:w="416" w:type="pct"/>
            <w:shd w:val="clear" w:color="auto" w:fill="auto"/>
            <w:noWrap/>
          </w:tcPr>
          <w:p w14:paraId="08426BF6" w14:textId="2B938813" w:rsidR="00D5290E" w:rsidRPr="00AD0EBB" w:rsidRDefault="00D5290E" w:rsidP="00D5290E">
            <w:pPr>
              <w:pStyle w:val="Normaltabla"/>
            </w:pPr>
            <w:r w:rsidRPr="008A44F7">
              <w:t>12</w:t>
            </w:r>
          </w:p>
        </w:tc>
        <w:tc>
          <w:tcPr>
            <w:tcW w:w="459" w:type="pct"/>
            <w:shd w:val="clear" w:color="auto" w:fill="auto"/>
            <w:noWrap/>
          </w:tcPr>
          <w:p w14:paraId="773483B2" w14:textId="55D80682" w:rsidR="00D5290E" w:rsidRPr="00AD0EBB" w:rsidRDefault="00D5290E" w:rsidP="00D5290E">
            <w:pPr>
              <w:pStyle w:val="Normaltabla"/>
            </w:pPr>
            <w:r w:rsidRPr="008A44F7">
              <w:t>2</w:t>
            </w:r>
          </w:p>
        </w:tc>
        <w:tc>
          <w:tcPr>
            <w:tcW w:w="833" w:type="pct"/>
          </w:tcPr>
          <w:p w14:paraId="094AA3BC" w14:textId="5B7E9F9D" w:rsidR="00D5290E" w:rsidRPr="00AD0EBB" w:rsidRDefault="00D5290E" w:rsidP="00D5290E">
            <w:pPr>
              <w:pStyle w:val="Normaltabla"/>
            </w:pPr>
            <w:r w:rsidRPr="008A44F7">
              <w:t>Num_ficheros</w:t>
            </w:r>
          </w:p>
        </w:tc>
        <w:tc>
          <w:tcPr>
            <w:tcW w:w="567" w:type="pct"/>
          </w:tcPr>
          <w:p w14:paraId="78B3A762" w14:textId="23BE2394" w:rsidR="00D5290E" w:rsidRPr="00AD0EBB" w:rsidRDefault="00D5290E" w:rsidP="00D5290E">
            <w:pPr>
              <w:pStyle w:val="Normaltabla"/>
            </w:pPr>
            <w:r w:rsidRPr="008A44F7">
              <w:t>Signed short</w:t>
            </w:r>
          </w:p>
        </w:tc>
        <w:tc>
          <w:tcPr>
            <w:tcW w:w="1077" w:type="pct"/>
          </w:tcPr>
          <w:p w14:paraId="5BDF2592" w14:textId="50679A90" w:rsidR="00D5290E" w:rsidRPr="00AD0EBB" w:rsidRDefault="00D5290E" w:rsidP="00D5290E">
            <w:pPr>
              <w:pStyle w:val="Normaltabla"/>
            </w:pPr>
            <w:r w:rsidRPr="008A44F7">
              <w:t>Numero de ficheros (mínimo 2: XML devuelto por LexNET + documento principal)</w:t>
            </w:r>
          </w:p>
        </w:tc>
        <w:tc>
          <w:tcPr>
            <w:tcW w:w="452" w:type="pct"/>
          </w:tcPr>
          <w:p w14:paraId="20E7BD98" w14:textId="31A17030" w:rsidR="00D5290E" w:rsidRPr="00AD0EBB" w:rsidRDefault="00D5290E" w:rsidP="00D5290E">
            <w:pPr>
              <w:pStyle w:val="Normaltabla"/>
            </w:pPr>
            <w:r w:rsidRPr="008A44F7">
              <w:t>Si</w:t>
            </w:r>
          </w:p>
        </w:tc>
        <w:tc>
          <w:tcPr>
            <w:tcW w:w="645" w:type="pct"/>
          </w:tcPr>
          <w:p w14:paraId="633961BD" w14:textId="1959AE2B" w:rsidR="00D5290E" w:rsidRPr="00AD0EBB" w:rsidRDefault="00D5290E" w:rsidP="00D5290E">
            <w:pPr>
              <w:pStyle w:val="Normaltabla"/>
            </w:pPr>
            <w:r w:rsidRPr="008A44F7">
              <w:t>1</w:t>
            </w:r>
          </w:p>
        </w:tc>
        <w:tc>
          <w:tcPr>
            <w:tcW w:w="551" w:type="pct"/>
          </w:tcPr>
          <w:p w14:paraId="779FA138" w14:textId="207B5B19" w:rsidR="00D5290E" w:rsidRPr="00AD0EBB" w:rsidRDefault="00D5290E" w:rsidP="00D5290E">
            <w:pPr>
              <w:pStyle w:val="Normaltabla"/>
            </w:pPr>
            <w:r w:rsidRPr="008A44F7">
              <w:t>Si</w:t>
            </w:r>
          </w:p>
        </w:tc>
      </w:tr>
      <w:tr w:rsidR="00D5290E" w:rsidRPr="00963F4D" w14:paraId="7CE8E0DD" w14:textId="41F8C6CC" w:rsidTr="00D5290E">
        <w:trPr>
          <w:jc w:val="center"/>
        </w:trPr>
        <w:tc>
          <w:tcPr>
            <w:tcW w:w="416" w:type="pct"/>
            <w:shd w:val="clear" w:color="auto" w:fill="auto"/>
            <w:noWrap/>
          </w:tcPr>
          <w:p w14:paraId="759E7291" w14:textId="37629FC1" w:rsidR="00D5290E" w:rsidRPr="00AD0EBB" w:rsidRDefault="00D5290E" w:rsidP="00D5290E">
            <w:pPr>
              <w:pStyle w:val="Normaltabla"/>
            </w:pPr>
            <w:r w:rsidRPr="008A44F7">
              <w:t>14</w:t>
            </w:r>
          </w:p>
        </w:tc>
        <w:tc>
          <w:tcPr>
            <w:tcW w:w="459" w:type="pct"/>
            <w:shd w:val="clear" w:color="auto" w:fill="auto"/>
            <w:noWrap/>
          </w:tcPr>
          <w:p w14:paraId="5A9E106C" w14:textId="5D978880" w:rsidR="00D5290E" w:rsidRPr="00AD0EBB" w:rsidRDefault="00D5290E" w:rsidP="00D5290E">
            <w:pPr>
              <w:pStyle w:val="Normaltabla"/>
            </w:pPr>
            <w:r w:rsidRPr="008A44F7">
              <w:t>8</w:t>
            </w:r>
          </w:p>
        </w:tc>
        <w:tc>
          <w:tcPr>
            <w:tcW w:w="833" w:type="pct"/>
          </w:tcPr>
          <w:p w14:paraId="0F28036C" w14:textId="195C8B17" w:rsidR="00D5290E" w:rsidRPr="00AD0EBB" w:rsidRDefault="00D5290E" w:rsidP="00D5290E">
            <w:pPr>
              <w:pStyle w:val="Normaltabla"/>
            </w:pPr>
            <w:r w:rsidRPr="008A44F7">
              <w:t>Fecha_mod</w:t>
            </w:r>
          </w:p>
        </w:tc>
        <w:tc>
          <w:tcPr>
            <w:tcW w:w="567" w:type="pct"/>
          </w:tcPr>
          <w:p w14:paraId="0F9BED73" w14:textId="0E50BD1D" w:rsidR="00D5290E" w:rsidRPr="00AD0EBB" w:rsidRDefault="00D5290E" w:rsidP="00D5290E">
            <w:pPr>
              <w:pStyle w:val="Normaltabla"/>
            </w:pPr>
            <w:r w:rsidRPr="008A44F7">
              <w:t>Signed Long</w:t>
            </w:r>
          </w:p>
        </w:tc>
        <w:tc>
          <w:tcPr>
            <w:tcW w:w="1077" w:type="pct"/>
          </w:tcPr>
          <w:p w14:paraId="1BC49334" w14:textId="4A73A726" w:rsidR="00D5290E" w:rsidRPr="00AD0EBB" w:rsidRDefault="00D5290E" w:rsidP="00D5290E">
            <w:pPr>
              <w:pStyle w:val="Normaltabla"/>
            </w:pPr>
            <w:r w:rsidRPr="008A44F7">
              <w:t xml:space="preserve">Fecha de última modificación(número de milisegundos </w:t>
            </w:r>
            <w:r w:rsidRPr="008A44F7">
              <w:lastRenderedPageBreak/>
              <w:t>desde el 1 de Enero de 1970 a las 00:00:00)</w:t>
            </w:r>
          </w:p>
        </w:tc>
        <w:tc>
          <w:tcPr>
            <w:tcW w:w="452" w:type="pct"/>
          </w:tcPr>
          <w:p w14:paraId="2B04F0F1" w14:textId="51E03DB0" w:rsidR="00D5290E" w:rsidRPr="00AD0EBB" w:rsidRDefault="00D5290E" w:rsidP="00D5290E">
            <w:pPr>
              <w:pStyle w:val="Normaltabla"/>
            </w:pPr>
            <w:r w:rsidRPr="008A44F7">
              <w:lastRenderedPageBreak/>
              <w:t xml:space="preserve">Si </w:t>
            </w:r>
          </w:p>
        </w:tc>
        <w:tc>
          <w:tcPr>
            <w:tcW w:w="645" w:type="pct"/>
          </w:tcPr>
          <w:p w14:paraId="3AD0F374" w14:textId="22AB5D75" w:rsidR="00D5290E" w:rsidRPr="00AD0EBB" w:rsidRDefault="00D5290E" w:rsidP="00D5290E">
            <w:pPr>
              <w:pStyle w:val="Normaltabla"/>
            </w:pPr>
            <w:r w:rsidRPr="008A44F7">
              <w:t>fecha</w:t>
            </w:r>
          </w:p>
        </w:tc>
        <w:tc>
          <w:tcPr>
            <w:tcW w:w="551" w:type="pct"/>
          </w:tcPr>
          <w:p w14:paraId="7FEF57D9" w14:textId="232D2726" w:rsidR="00D5290E" w:rsidRPr="00AD0EBB" w:rsidRDefault="00D5290E" w:rsidP="00D5290E">
            <w:pPr>
              <w:pStyle w:val="Normaltabla"/>
            </w:pPr>
            <w:r w:rsidRPr="008A44F7">
              <w:t>No</w:t>
            </w:r>
          </w:p>
        </w:tc>
      </w:tr>
      <w:tr w:rsidR="00D5290E" w:rsidRPr="00963F4D" w14:paraId="55FFA5CD" w14:textId="1C0A1493" w:rsidTr="00D5290E">
        <w:trPr>
          <w:jc w:val="center"/>
        </w:trPr>
        <w:tc>
          <w:tcPr>
            <w:tcW w:w="416" w:type="pct"/>
            <w:shd w:val="clear" w:color="auto" w:fill="auto"/>
            <w:noWrap/>
          </w:tcPr>
          <w:p w14:paraId="0D077221" w14:textId="1643A7E3" w:rsidR="00D5290E" w:rsidRPr="00AD0EBB" w:rsidRDefault="00D5290E" w:rsidP="00D5290E">
            <w:pPr>
              <w:pStyle w:val="Normaltabla"/>
            </w:pPr>
            <w:r w:rsidRPr="008A44F7">
              <w:t>22</w:t>
            </w:r>
          </w:p>
        </w:tc>
        <w:tc>
          <w:tcPr>
            <w:tcW w:w="459" w:type="pct"/>
            <w:shd w:val="clear" w:color="auto" w:fill="auto"/>
            <w:noWrap/>
          </w:tcPr>
          <w:p w14:paraId="71B20891" w14:textId="3C8C6317" w:rsidR="00D5290E" w:rsidRPr="00AD0EBB" w:rsidRDefault="00D5290E" w:rsidP="00D5290E">
            <w:pPr>
              <w:pStyle w:val="Normaltabla"/>
            </w:pPr>
            <w:r w:rsidRPr="008A44F7">
              <w:t>4</w:t>
            </w:r>
          </w:p>
        </w:tc>
        <w:tc>
          <w:tcPr>
            <w:tcW w:w="833" w:type="pct"/>
          </w:tcPr>
          <w:p w14:paraId="6B40F362" w14:textId="70C248F6" w:rsidR="00D5290E" w:rsidRPr="00AD0EBB" w:rsidRDefault="00D5290E" w:rsidP="00D5290E">
            <w:pPr>
              <w:pStyle w:val="Normaltabla"/>
            </w:pPr>
            <w:r w:rsidRPr="008A44F7">
              <w:t>Longitud_firma</w:t>
            </w:r>
          </w:p>
        </w:tc>
        <w:tc>
          <w:tcPr>
            <w:tcW w:w="567" w:type="pct"/>
          </w:tcPr>
          <w:p w14:paraId="19F30A7C" w14:textId="6875FCE0" w:rsidR="00D5290E" w:rsidRPr="00AD0EBB" w:rsidRDefault="00D5290E" w:rsidP="00D5290E">
            <w:pPr>
              <w:pStyle w:val="Normaltabla"/>
            </w:pPr>
            <w:r w:rsidRPr="008A44F7">
              <w:t>Signed integer</w:t>
            </w:r>
          </w:p>
        </w:tc>
        <w:tc>
          <w:tcPr>
            <w:tcW w:w="1077" w:type="pct"/>
          </w:tcPr>
          <w:p w14:paraId="19414040" w14:textId="117312CA" w:rsidR="00D5290E" w:rsidRPr="00AD0EBB" w:rsidRDefault="00D5290E" w:rsidP="00D5290E">
            <w:pPr>
              <w:pStyle w:val="Normaltabla"/>
            </w:pPr>
            <w:r w:rsidRPr="008A44F7">
              <w:t>Longitud de la firma</w:t>
            </w:r>
          </w:p>
        </w:tc>
        <w:tc>
          <w:tcPr>
            <w:tcW w:w="452" w:type="pct"/>
          </w:tcPr>
          <w:p w14:paraId="38CEA4F9" w14:textId="06A49B10" w:rsidR="00D5290E" w:rsidRPr="00AD0EBB" w:rsidRDefault="00D5290E" w:rsidP="00D5290E">
            <w:pPr>
              <w:pStyle w:val="Normaltabla"/>
            </w:pPr>
            <w:r w:rsidRPr="008A44F7">
              <w:t>Si</w:t>
            </w:r>
          </w:p>
        </w:tc>
        <w:tc>
          <w:tcPr>
            <w:tcW w:w="645" w:type="pct"/>
          </w:tcPr>
          <w:p w14:paraId="31F536E1" w14:textId="73DD79D2" w:rsidR="00D5290E" w:rsidRPr="00AD0EBB" w:rsidRDefault="00D5290E" w:rsidP="00D5290E">
            <w:pPr>
              <w:pStyle w:val="Normaltabla"/>
            </w:pPr>
            <w:r w:rsidRPr="008A44F7">
              <w:t>0</w:t>
            </w:r>
          </w:p>
        </w:tc>
        <w:tc>
          <w:tcPr>
            <w:tcW w:w="551" w:type="pct"/>
          </w:tcPr>
          <w:p w14:paraId="49C3FEE1" w14:textId="1297524C" w:rsidR="00D5290E" w:rsidRPr="00AD0EBB" w:rsidRDefault="00D5290E" w:rsidP="00D5290E">
            <w:pPr>
              <w:pStyle w:val="Normaltabla"/>
            </w:pPr>
            <w:r w:rsidRPr="008A44F7">
              <w:t>Si</w:t>
            </w:r>
          </w:p>
        </w:tc>
      </w:tr>
      <w:tr w:rsidR="00D5290E" w:rsidRPr="00963F4D" w14:paraId="640B3DAF" w14:textId="7F15CF68" w:rsidTr="00D5290E">
        <w:trPr>
          <w:jc w:val="center"/>
        </w:trPr>
        <w:tc>
          <w:tcPr>
            <w:tcW w:w="416" w:type="pct"/>
            <w:shd w:val="clear" w:color="auto" w:fill="auto"/>
            <w:noWrap/>
          </w:tcPr>
          <w:p w14:paraId="4B887E84" w14:textId="523CDB64" w:rsidR="00D5290E" w:rsidRPr="00AD0EBB" w:rsidRDefault="00D5290E" w:rsidP="00D5290E">
            <w:pPr>
              <w:pStyle w:val="Normaltabla"/>
            </w:pPr>
            <w:r w:rsidRPr="008A44F7">
              <w:t>26</w:t>
            </w:r>
          </w:p>
        </w:tc>
        <w:tc>
          <w:tcPr>
            <w:tcW w:w="459" w:type="pct"/>
            <w:shd w:val="clear" w:color="auto" w:fill="auto"/>
            <w:noWrap/>
          </w:tcPr>
          <w:p w14:paraId="4E6A6E03" w14:textId="03B9647F" w:rsidR="00D5290E" w:rsidRPr="00AD0EBB" w:rsidRDefault="00D5290E" w:rsidP="00D5290E">
            <w:pPr>
              <w:pStyle w:val="Normaltabla"/>
            </w:pPr>
            <w:r w:rsidRPr="008A44F7">
              <w:t>n</w:t>
            </w:r>
          </w:p>
        </w:tc>
        <w:tc>
          <w:tcPr>
            <w:tcW w:w="833" w:type="pct"/>
          </w:tcPr>
          <w:p w14:paraId="038951F8" w14:textId="7A511574" w:rsidR="00D5290E" w:rsidRPr="00AD0EBB" w:rsidRDefault="00D5290E" w:rsidP="00D5290E">
            <w:pPr>
              <w:pStyle w:val="Normaltabla"/>
            </w:pPr>
            <w:r w:rsidRPr="008A44F7">
              <w:t>Firma_CAdES</w:t>
            </w:r>
          </w:p>
        </w:tc>
        <w:tc>
          <w:tcPr>
            <w:tcW w:w="567" w:type="pct"/>
          </w:tcPr>
          <w:p w14:paraId="606E10D0" w14:textId="13B1019F" w:rsidR="00D5290E" w:rsidRPr="00AD0EBB" w:rsidRDefault="00D5290E" w:rsidP="00D5290E">
            <w:pPr>
              <w:pStyle w:val="Normaltabla"/>
            </w:pPr>
            <w:r w:rsidRPr="008A44F7">
              <w:t>Binario</w:t>
            </w:r>
          </w:p>
        </w:tc>
        <w:tc>
          <w:tcPr>
            <w:tcW w:w="1077" w:type="pct"/>
          </w:tcPr>
          <w:p w14:paraId="050BACF7" w14:textId="0897FB9E" w:rsidR="00D5290E" w:rsidRPr="00AD0EBB" w:rsidRDefault="00D5290E" w:rsidP="00D5290E">
            <w:pPr>
              <w:pStyle w:val="Normaltabla"/>
            </w:pPr>
            <w:r w:rsidRPr="008A44F7">
              <w:t>Firma binaria CADES</w:t>
            </w:r>
          </w:p>
        </w:tc>
        <w:tc>
          <w:tcPr>
            <w:tcW w:w="452" w:type="pct"/>
          </w:tcPr>
          <w:p w14:paraId="71175B5A" w14:textId="499CA17B" w:rsidR="00D5290E" w:rsidRPr="00AD0EBB" w:rsidRDefault="00D5290E" w:rsidP="00D5290E">
            <w:pPr>
              <w:pStyle w:val="Normaltabla"/>
            </w:pPr>
            <w:r w:rsidRPr="008A44F7">
              <w:t>No</w:t>
            </w:r>
          </w:p>
        </w:tc>
        <w:tc>
          <w:tcPr>
            <w:tcW w:w="645" w:type="pct"/>
          </w:tcPr>
          <w:p w14:paraId="714F4E8E" w14:textId="18EBD7A8" w:rsidR="00D5290E" w:rsidRPr="00AD0EBB" w:rsidRDefault="00D5290E" w:rsidP="00D5290E">
            <w:pPr>
              <w:pStyle w:val="Normaltabla"/>
            </w:pPr>
            <w:r w:rsidRPr="008A44F7">
              <w:t>Ninguno</w:t>
            </w:r>
          </w:p>
        </w:tc>
        <w:tc>
          <w:tcPr>
            <w:tcW w:w="551" w:type="pct"/>
          </w:tcPr>
          <w:p w14:paraId="02C2C88A" w14:textId="2ABD180E" w:rsidR="00D5290E" w:rsidRPr="00AD0EBB" w:rsidRDefault="00D5290E" w:rsidP="00D5290E">
            <w:pPr>
              <w:pStyle w:val="Normaltabla"/>
            </w:pPr>
            <w:r w:rsidRPr="008A44F7">
              <w:t>Si</w:t>
            </w:r>
          </w:p>
        </w:tc>
      </w:tr>
    </w:tbl>
    <w:p w14:paraId="2833BE2F" w14:textId="5A54E663" w:rsidR="00D5290E" w:rsidRDefault="00D5290E" w:rsidP="00FD5C02">
      <w:r w:rsidRPr="00D5290E">
        <w:t>En función de que tipo de firma (CAdES o PADES) que se vaya a utilizar para firmar el documento principal del mensaje el valor del campo Version_CAdES será:</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4389"/>
        <w:gridCol w:w="4343"/>
      </w:tblGrid>
      <w:tr w:rsidR="00446771" w:rsidRPr="00AD0EBB" w14:paraId="3BF52846" w14:textId="77777777" w:rsidTr="00446771">
        <w:trPr>
          <w:trHeight w:val="397"/>
          <w:tblHeader/>
          <w:jc w:val="center"/>
        </w:trPr>
        <w:tc>
          <w:tcPr>
            <w:tcW w:w="4389" w:type="dxa"/>
            <w:tcBorders>
              <w:bottom w:val="single" w:sz="6" w:space="0" w:color="717074"/>
              <w:right w:val="single" w:sz="6" w:space="0" w:color="FFFFFF"/>
            </w:tcBorders>
            <w:shd w:val="clear" w:color="auto" w:fill="074E8E" w:themeFill="text2"/>
            <w:noWrap/>
            <w:tcMar>
              <w:top w:w="0" w:type="dxa"/>
            </w:tcMar>
            <w:vAlign w:val="center"/>
          </w:tcPr>
          <w:p w14:paraId="05A3E011" w14:textId="4D79F18B" w:rsidR="00446771" w:rsidRPr="00AD0EBB" w:rsidRDefault="00446771" w:rsidP="00EC1026">
            <w:pPr>
              <w:pStyle w:val="TablaTtulo1"/>
            </w:pPr>
            <w:r>
              <w:t>FIRMA APLICADA SOBRE EL FICHERO PRINCIPAL</w:t>
            </w:r>
          </w:p>
        </w:tc>
        <w:tc>
          <w:tcPr>
            <w:tcW w:w="4343" w:type="dxa"/>
            <w:tcBorders>
              <w:left w:val="single" w:sz="6" w:space="0" w:color="FFFFFF"/>
              <w:bottom w:val="single" w:sz="6" w:space="0" w:color="717074"/>
            </w:tcBorders>
            <w:shd w:val="clear" w:color="auto" w:fill="074E8E" w:themeFill="text2"/>
            <w:noWrap/>
            <w:tcMar>
              <w:top w:w="0" w:type="dxa"/>
            </w:tcMar>
            <w:vAlign w:val="center"/>
          </w:tcPr>
          <w:p w14:paraId="7AD79828" w14:textId="1DF25A94" w:rsidR="00446771" w:rsidRPr="00AD0EBB" w:rsidRDefault="00446771" w:rsidP="00EC1026">
            <w:pPr>
              <w:pStyle w:val="TablaTtulo1"/>
            </w:pPr>
            <w:r>
              <w:t>VALOR DEL CAMPO VERSION_CADES DE SU CABECERA</w:t>
            </w:r>
          </w:p>
        </w:tc>
      </w:tr>
      <w:tr w:rsidR="00446771" w:rsidRPr="00963F4D" w14:paraId="61B289EB" w14:textId="77777777" w:rsidTr="00446771">
        <w:trPr>
          <w:jc w:val="center"/>
        </w:trPr>
        <w:tc>
          <w:tcPr>
            <w:tcW w:w="4389" w:type="dxa"/>
            <w:shd w:val="clear" w:color="auto" w:fill="auto"/>
            <w:noWrap/>
          </w:tcPr>
          <w:p w14:paraId="4716D514" w14:textId="55EA0B85" w:rsidR="00446771" w:rsidRPr="00AD0EBB" w:rsidRDefault="00446771" w:rsidP="00EC1026">
            <w:pPr>
              <w:pStyle w:val="Normaltabla"/>
            </w:pPr>
            <w:r>
              <w:t>CAdES</w:t>
            </w:r>
          </w:p>
        </w:tc>
        <w:tc>
          <w:tcPr>
            <w:tcW w:w="4343" w:type="dxa"/>
            <w:shd w:val="clear" w:color="auto" w:fill="auto"/>
            <w:noWrap/>
            <w:vAlign w:val="center"/>
          </w:tcPr>
          <w:p w14:paraId="51F93D53" w14:textId="7D0EC828" w:rsidR="00446771" w:rsidRPr="00AD0EBB" w:rsidRDefault="00446771" w:rsidP="00EC1026">
            <w:pPr>
              <w:pStyle w:val="Normaltabla"/>
            </w:pPr>
            <w:r>
              <w:t>1</w:t>
            </w:r>
          </w:p>
        </w:tc>
      </w:tr>
      <w:tr w:rsidR="00446771" w:rsidRPr="00963F4D" w14:paraId="4911C89B" w14:textId="77777777" w:rsidTr="00446771">
        <w:trPr>
          <w:jc w:val="center"/>
        </w:trPr>
        <w:tc>
          <w:tcPr>
            <w:tcW w:w="4389" w:type="dxa"/>
            <w:shd w:val="clear" w:color="auto" w:fill="auto"/>
            <w:noWrap/>
          </w:tcPr>
          <w:p w14:paraId="1961E460" w14:textId="5CE48421" w:rsidR="00446771" w:rsidRPr="00AD0EBB" w:rsidRDefault="00446771" w:rsidP="00EC1026">
            <w:pPr>
              <w:pStyle w:val="Normaltabla"/>
            </w:pPr>
            <w:r>
              <w:t>PAdES</w:t>
            </w:r>
          </w:p>
        </w:tc>
        <w:tc>
          <w:tcPr>
            <w:tcW w:w="4343" w:type="dxa"/>
            <w:shd w:val="clear" w:color="auto" w:fill="auto"/>
            <w:noWrap/>
            <w:vAlign w:val="center"/>
          </w:tcPr>
          <w:p w14:paraId="5B82EED8" w14:textId="16E41F3F" w:rsidR="00446771" w:rsidRPr="00AD0EBB" w:rsidRDefault="00446771" w:rsidP="00EC1026">
            <w:pPr>
              <w:pStyle w:val="Normaltabla"/>
            </w:pPr>
            <w:r>
              <w:t>2</w:t>
            </w:r>
          </w:p>
        </w:tc>
      </w:tr>
    </w:tbl>
    <w:p w14:paraId="06174F7E" w14:textId="77777777" w:rsidR="00D5290E" w:rsidRPr="00FD5C02" w:rsidRDefault="00D5290E" w:rsidP="00FD5C02"/>
    <w:p w14:paraId="413757AA" w14:textId="691EBDDD" w:rsidR="00605A12" w:rsidRDefault="00605A12" w:rsidP="00605A12">
      <w:pPr>
        <w:pStyle w:val="Ttulo4"/>
      </w:pPr>
      <w:r>
        <w:t>Cabecera de fichero</w:t>
      </w:r>
    </w:p>
    <w:p w14:paraId="5B66BE32" w14:textId="43993ED5" w:rsidR="00E54672" w:rsidRDefault="00E54672" w:rsidP="00E54672">
      <w:r w:rsidRPr="00E54672">
        <w:t>La cabecera de cada uno de los ficheros que se incluirán en el mensaje CADES (cabeceras del XML devuelto por LexNET, del documento principal y de los adjuntos) estará formada por un conjunto de 20+r+n bytes distribuidos tal y como se muestra en la siguiente figura:</w:t>
      </w:r>
    </w:p>
    <w:tbl>
      <w:tblPr>
        <w:tblW w:w="8180" w:type="dxa"/>
        <w:jc w:val="center"/>
        <w:tblCellMar>
          <w:left w:w="70" w:type="dxa"/>
          <w:right w:w="70" w:type="dxa"/>
        </w:tblCellMar>
        <w:tblLook w:val="04A0" w:firstRow="1" w:lastRow="0" w:firstColumn="1" w:lastColumn="0" w:noHBand="0" w:noVBand="1"/>
      </w:tblPr>
      <w:tblGrid>
        <w:gridCol w:w="1820"/>
        <w:gridCol w:w="4600"/>
        <w:gridCol w:w="1760"/>
      </w:tblGrid>
      <w:tr w:rsidR="00E54672" w:rsidRPr="006E4E3E" w14:paraId="71820C3C" w14:textId="77777777" w:rsidTr="00A54BDE">
        <w:trPr>
          <w:trHeight w:val="300"/>
          <w:jc w:val="center"/>
        </w:trPr>
        <w:tc>
          <w:tcPr>
            <w:tcW w:w="1820" w:type="dxa"/>
            <w:tcBorders>
              <w:top w:val="nil"/>
              <w:left w:val="nil"/>
              <w:bottom w:val="nil"/>
              <w:right w:val="nil"/>
            </w:tcBorders>
            <w:shd w:val="clear" w:color="auto" w:fill="auto"/>
            <w:noWrap/>
            <w:vAlign w:val="bottom"/>
            <w:hideMark/>
          </w:tcPr>
          <w:p w14:paraId="2B365107"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shd w:val="clear" w:color="auto" w:fill="auto"/>
            <w:noWrap/>
            <w:vAlign w:val="bottom"/>
            <w:hideMark/>
          </w:tcPr>
          <w:p w14:paraId="5DCF48D1"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shd w:val="clear" w:color="auto" w:fill="auto"/>
            <w:noWrap/>
            <w:vAlign w:val="bottom"/>
            <w:hideMark/>
          </w:tcPr>
          <w:p w14:paraId="74295A8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69460ED" w14:textId="77777777" w:rsidTr="00A54BDE">
        <w:trPr>
          <w:trHeight w:val="300"/>
          <w:jc w:val="center"/>
        </w:trPr>
        <w:tc>
          <w:tcPr>
            <w:tcW w:w="1820" w:type="dxa"/>
            <w:tcBorders>
              <w:top w:val="nil"/>
              <w:left w:val="nil"/>
              <w:bottom w:val="nil"/>
              <w:right w:val="nil"/>
            </w:tcBorders>
            <w:shd w:val="clear" w:color="auto" w:fill="auto"/>
            <w:noWrap/>
            <w:vAlign w:val="bottom"/>
            <w:hideMark/>
          </w:tcPr>
          <w:p w14:paraId="251C3FED"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shd w:val="clear" w:color="auto" w:fill="auto"/>
            <w:noWrap/>
            <w:vAlign w:val="bottom"/>
            <w:hideMark/>
          </w:tcPr>
          <w:p w14:paraId="47CD30C1" w14:textId="77777777" w:rsidR="00E54672" w:rsidRPr="006E4E3E" w:rsidRDefault="00E54672" w:rsidP="00A54BDE">
            <w:pPr>
              <w:spacing w:line="240" w:lineRule="auto"/>
              <w:jc w:val="center"/>
              <w:rPr>
                <w:rFonts w:ascii="Calibri" w:hAnsi="Calibri"/>
                <w:b/>
                <w:bCs/>
                <w:color w:val="000000"/>
                <w:sz w:val="22"/>
                <w:szCs w:val="22"/>
                <w:lang w:eastAsia="es-ES"/>
              </w:rPr>
            </w:pPr>
            <w:r w:rsidRPr="006E4E3E">
              <w:rPr>
                <w:rFonts w:ascii="Calibri" w:hAnsi="Calibri"/>
                <w:b/>
                <w:bCs/>
                <w:color w:val="000000"/>
                <w:sz w:val="22"/>
                <w:szCs w:val="22"/>
                <w:lang w:eastAsia="es-ES"/>
              </w:rPr>
              <w:t>Cabecera fichero</w:t>
            </w:r>
          </w:p>
        </w:tc>
        <w:tc>
          <w:tcPr>
            <w:tcW w:w="1760" w:type="dxa"/>
            <w:tcBorders>
              <w:top w:val="nil"/>
              <w:left w:val="nil"/>
              <w:bottom w:val="nil"/>
              <w:right w:val="nil"/>
            </w:tcBorders>
            <w:shd w:val="clear" w:color="auto" w:fill="auto"/>
            <w:noWrap/>
            <w:vAlign w:val="bottom"/>
            <w:hideMark/>
          </w:tcPr>
          <w:p w14:paraId="25D424CC"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6CF3E53" w14:textId="77777777" w:rsidTr="00A54BDE">
        <w:trPr>
          <w:trHeight w:val="315"/>
          <w:jc w:val="center"/>
        </w:trPr>
        <w:tc>
          <w:tcPr>
            <w:tcW w:w="1820" w:type="dxa"/>
            <w:tcBorders>
              <w:top w:val="nil"/>
              <w:left w:val="nil"/>
              <w:bottom w:val="nil"/>
              <w:right w:val="nil"/>
            </w:tcBorders>
            <w:shd w:val="clear" w:color="auto" w:fill="auto"/>
            <w:noWrap/>
            <w:vAlign w:val="bottom"/>
            <w:hideMark/>
          </w:tcPr>
          <w:p w14:paraId="1557547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Byte</w:t>
            </w:r>
          </w:p>
        </w:tc>
        <w:tc>
          <w:tcPr>
            <w:tcW w:w="4600" w:type="dxa"/>
            <w:tcBorders>
              <w:top w:val="nil"/>
              <w:left w:val="nil"/>
              <w:bottom w:val="nil"/>
              <w:right w:val="nil"/>
            </w:tcBorders>
            <w:shd w:val="clear" w:color="auto" w:fill="auto"/>
            <w:noWrap/>
            <w:vAlign w:val="bottom"/>
            <w:hideMark/>
          </w:tcPr>
          <w:p w14:paraId="52512AEE"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shd w:val="clear" w:color="auto" w:fill="auto"/>
            <w:noWrap/>
            <w:vAlign w:val="bottom"/>
            <w:hideMark/>
          </w:tcPr>
          <w:p w14:paraId="0EE8DF67"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2FA3A3F3" w14:textId="77777777" w:rsidTr="00A54BDE">
        <w:trPr>
          <w:trHeight w:val="315"/>
          <w:jc w:val="center"/>
        </w:trPr>
        <w:tc>
          <w:tcPr>
            <w:tcW w:w="1820" w:type="dxa"/>
            <w:tcBorders>
              <w:top w:val="nil"/>
              <w:left w:val="nil"/>
              <w:bottom w:val="nil"/>
              <w:right w:val="nil"/>
            </w:tcBorders>
            <w:shd w:val="clear" w:color="auto" w:fill="auto"/>
            <w:noWrap/>
            <w:hideMark/>
          </w:tcPr>
          <w:p w14:paraId="2796A9B4"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0</w:t>
            </w:r>
          </w:p>
        </w:tc>
        <w:tc>
          <w:tcPr>
            <w:tcW w:w="4600" w:type="dxa"/>
            <w:tcBorders>
              <w:top w:val="single" w:sz="12" w:space="0" w:color="17375D"/>
              <w:left w:val="single" w:sz="12" w:space="0" w:color="17375D"/>
              <w:bottom w:val="single" w:sz="4" w:space="0" w:color="17375D"/>
              <w:right w:val="single" w:sz="12" w:space="0" w:color="17375D"/>
            </w:tcBorders>
            <w:shd w:val="clear" w:color="000000" w:fill="D8D8D8"/>
            <w:noWrap/>
            <w:vAlign w:val="bottom"/>
            <w:hideMark/>
          </w:tcPr>
          <w:p w14:paraId="59F9370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Firma_cabecera_fichero</w:t>
            </w:r>
          </w:p>
        </w:tc>
        <w:tc>
          <w:tcPr>
            <w:tcW w:w="1760" w:type="dxa"/>
            <w:tcBorders>
              <w:top w:val="nil"/>
              <w:left w:val="nil"/>
              <w:bottom w:val="nil"/>
              <w:right w:val="nil"/>
            </w:tcBorders>
            <w:shd w:val="clear" w:color="auto" w:fill="auto"/>
            <w:noWrap/>
            <w:vAlign w:val="bottom"/>
            <w:hideMark/>
          </w:tcPr>
          <w:p w14:paraId="48C1032D"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C347388" w14:textId="77777777" w:rsidTr="00A54BDE">
        <w:trPr>
          <w:trHeight w:val="300"/>
          <w:jc w:val="center"/>
        </w:trPr>
        <w:tc>
          <w:tcPr>
            <w:tcW w:w="1820" w:type="dxa"/>
            <w:tcBorders>
              <w:top w:val="nil"/>
              <w:left w:val="nil"/>
              <w:bottom w:val="nil"/>
              <w:right w:val="nil"/>
            </w:tcBorders>
            <w:shd w:val="clear" w:color="auto" w:fill="auto"/>
            <w:noWrap/>
            <w:hideMark/>
          </w:tcPr>
          <w:p w14:paraId="33D5698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1D3D7DF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5B16291F"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10DE303" w14:textId="77777777" w:rsidTr="00A54BDE">
        <w:trPr>
          <w:trHeight w:val="300"/>
          <w:jc w:val="center"/>
        </w:trPr>
        <w:tc>
          <w:tcPr>
            <w:tcW w:w="1820" w:type="dxa"/>
            <w:tcBorders>
              <w:top w:val="nil"/>
              <w:left w:val="nil"/>
              <w:bottom w:val="nil"/>
              <w:right w:val="nil"/>
            </w:tcBorders>
            <w:shd w:val="clear" w:color="auto" w:fill="auto"/>
            <w:noWrap/>
            <w:hideMark/>
          </w:tcPr>
          <w:p w14:paraId="0341307B"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76ED8CC3"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123E09E2"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6C1B0C7" w14:textId="77777777" w:rsidTr="00A54BDE">
        <w:trPr>
          <w:trHeight w:val="315"/>
          <w:jc w:val="center"/>
        </w:trPr>
        <w:tc>
          <w:tcPr>
            <w:tcW w:w="1820" w:type="dxa"/>
            <w:tcBorders>
              <w:top w:val="nil"/>
              <w:left w:val="nil"/>
              <w:bottom w:val="nil"/>
              <w:right w:val="nil"/>
            </w:tcBorders>
            <w:shd w:val="clear" w:color="auto" w:fill="auto"/>
            <w:noWrap/>
            <w:hideMark/>
          </w:tcPr>
          <w:p w14:paraId="3CCAE7F8"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4F31F4ED"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4A8E0E26"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67C99F2" w14:textId="77777777" w:rsidTr="00A54BDE">
        <w:trPr>
          <w:trHeight w:val="315"/>
          <w:jc w:val="center"/>
        </w:trPr>
        <w:tc>
          <w:tcPr>
            <w:tcW w:w="1820" w:type="dxa"/>
            <w:tcBorders>
              <w:top w:val="nil"/>
              <w:left w:val="nil"/>
              <w:bottom w:val="nil"/>
              <w:right w:val="nil"/>
            </w:tcBorders>
            <w:shd w:val="clear" w:color="auto" w:fill="auto"/>
            <w:noWrap/>
            <w:hideMark/>
          </w:tcPr>
          <w:p w14:paraId="0FA7AE7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4</w:t>
            </w:r>
          </w:p>
        </w:tc>
        <w:tc>
          <w:tcPr>
            <w:tcW w:w="4600" w:type="dxa"/>
            <w:tcBorders>
              <w:top w:val="nil"/>
              <w:left w:val="single" w:sz="12" w:space="0" w:color="17375D"/>
              <w:bottom w:val="single" w:sz="4" w:space="0" w:color="17375D"/>
              <w:right w:val="single" w:sz="12" w:space="0" w:color="17375D"/>
            </w:tcBorders>
            <w:shd w:val="clear" w:color="auto" w:fill="auto"/>
            <w:noWrap/>
            <w:vAlign w:val="bottom"/>
            <w:hideMark/>
          </w:tcPr>
          <w:p w14:paraId="2EDDD65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Numero_fichero</w:t>
            </w:r>
          </w:p>
        </w:tc>
        <w:tc>
          <w:tcPr>
            <w:tcW w:w="1760" w:type="dxa"/>
            <w:tcBorders>
              <w:top w:val="nil"/>
              <w:left w:val="nil"/>
              <w:bottom w:val="nil"/>
              <w:right w:val="nil"/>
            </w:tcBorders>
            <w:shd w:val="clear" w:color="auto" w:fill="auto"/>
            <w:noWrap/>
            <w:vAlign w:val="bottom"/>
            <w:hideMark/>
          </w:tcPr>
          <w:p w14:paraId="0F7494C9"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34E1D84D" w14:textId="77777777" w:rsidTr="00A54BDE">
        <w:trPr>
          <w:trHeight w:val="315"/>
          <w:jc w:val="center"/>
        </w:trPr>
        <w:tc>
          <w:tcPr>
            <w:tcW w:w="1820" w:type="dxa"/>
            <w:tcBorders>
              <w:top w:val="nil"/>
              <w:left w:val="nil"/>
              <w:bottom w:val="nil"/>
              <w:right w:val="nil"/>
            </w:tcBorders>
            <w:shd w:val="clear" w:color="auto" w:fill="auto"/>
            <w:noWrap/>
            <w:hideMark/>
          </w:tcPr>
          <w:p w14:paraId="752A91DB"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auto" w:fill="auto"/>
            <w:noWrap/>
            <w:vAlign w:val="bottom"/>
            <w:hideMark/>
          </w:tcPr>
          <w:p w14:paraId="7D2A808E"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6292CD7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43FF746" w14:textId="77777777" w:rsidTr="00A54BDE">
        <w:trPr>
          <w:trHeight w:val="315"/>
          <w:jc w:val="center"/>
        </w:trPr>
        <w:tc>
          <w:tcPr>
            <w:tcW w:w="1820" w:type="dxa"/>
            <w:tcBorders>
              <w:top w:val="nil"/>
              <w:left w:val="nil"/>
              <w:bottom w:val="nil"/>
              <w:right w:val="nil"/>
            </w:tcBorders>
            <w:shd w:val="clear" w:color="auto" w:fill="auto"/>
            <w:noWrap/>
            <w:hideMark/>
          </w:tcPr>
          <w:p w14:paraId="5733DC09"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6</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7B8D2BD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Tipo_fichero</w:t>
            </w:r>
          </w:p>
        </w:tc>
        <w:tc>
          <w:tcPr>
            <w:tcW w:w="1760" w:type="dxa"/>
            <w:tcBorders>
              <w:top w:val="nil"/>
              <w:left w:val="nil"/>
              <w:bottom w:val="nil"/>
              <w:right w:val="nil"/>
            </w:tcBorders>
            <w:shd w:val="clear" w:color="auto" w:fill="auto"/>
            <w:noWrap/>
            <w:vAlign w:val="bottom"/>
            <w:hideMark/>
          </w:tcPr>
          <w:p w14:paraId="71D7F0D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E81BC71" w14:textId="77777777" w:rsidTr="00A54BDE">
        <w:trPr>
          <w:trHeight w:val="315"/>
          <w:jc w:val="center"/>
        </w:trPr>
        <w:tc>
          <w:tcPr>
            <w:tcW w:w="1820" w:type="dxa"/>
            <w:tcBorders>
              <w:top w:val="nil"/>
              <w:left w:val="nil"/>
              <w:bottom w:val="nil"/>
              <w:right w:val="nil"/>
            </w:tcBorders>
            <w:shd w:val="clear" w:color="auto" w:fill="auto"/>
            <w:noWrap/>
            <w:hideMark/>
          </w:tcPr>
          <w:p w14:paraId="24FDF9B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3E60DD2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251129EA"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DDB2907" w14:textId="77777777" w:rsidTr="00A54BDE">
        <w:trPr>
          <w:trHeight w:val="315"/>
          <w:jc w:val="center"/>
        </w:trPr>
        <w:tc>
          <w:tcPr>
            <w:tcW w:w="1820" w:type="dxa"/>
            <w:tcBorders>
              <w:top w:val="nil"/>
              <w:left w:val="nil"/>
              <w:bottom w:val="nil"/>
              <w:right w:val="nil"/>
            </w:tcBorders>
            <w:shd w:val="clear" w:color="auto" w:fill="auto"/>
            <w:noWrap/>
            <w:hideMark/>
          </w:tcPr>
          <w:p w14:paraId="72270AFF"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8</w:t>
            </w:r>
          </w:p>
        </w:tc>
        <w:tc>
          <w:tcPr>
            <w:tcW w:w="4600" w:type="dxa"/>
            <w:tcBorders>
              <w:top w:val="nil"/>
              <w:left w:val="single" w:sz="12" w:space="0" w:color="17375D"/>
              <w:bottom w:val="single" w:sz="4" w:space="0" w:color="17375D"/>
              <w:right w:val="single" w:sz="12" w:space="0" w:color="17375D"/>
            </w:tcBorders>
            <w:shd w:val="clear" w:color="auto" w:fill="auto"/>
            <w:noWrap/>
            <w:vAlign w:val="bottom"/>
            <w:hideMark/>
          </w:tcPr>
          <w:p w14:paraId="5EDDD19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Formato_fichero</w:t>
            </w:r>
          </w:p>
        </w:tc>
        <w:tc>
          <w:tcPr>
            <w:tcW w:w="1760" w:type="dxa"/>
            <w:tcBorders>
              <w:top w:val="nil"/>
              <w:left w:val="nil"/>
              <w:bottom w:val="nil"/>
              <w:right w:val="nil"/>
            </w:tcBorders>
            <w:shd w:val="clear" w:color="auto" w:fill="auto"/>
            <w:noWrap/>
            <w:vAlign w:val="bottom"/>
            <w:hideMark/>
          </w:tcPr>
          <w:p w14:paraId="7EBDAE78"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FECFC39" w14:textId="77777777" w:rsidTr="00A54BDE">
        <w:trPr>
          <w:trHeight w:val="315"/>
          <w:jc w:val="center"/>
        </w:trPr>
        <w:tc>
          <w:tcPr>
            <w:tcW w:w="1820" w:type="dxa"/>
            <w:tcBorders>
              <w:top w:val="nil"/>
              <w:left w:val="nil"/>
              <w:bottom w:val="nil"/>
              <w:right w:val="nil"/>
            </w:tcBorders>
            <w:shd w:val="clear" w:color="auto" w:fill="auto"/>
            <w:noWrap/>
            <w:hideMark/>
          </w:tcPr>
          <w:p w14:paraId="6BC1E00F"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auto" w:fill="auto"/>
            <w:noWrap/>
            <w:vAlign w:val="bottom"/>
            <w:hideMark/>
          </w:tcPr>
          <w:p w14:paraId="07BD9C95"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102CC0CC"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F4C0F08" w14:textId="77777777" w:rsidTr="00A54BDE">
        <w:trPr>
          <w:trHeight w:val="315"/>
          <w:jc w:val="center"/>
        </w:trPr>
        <w:tc>
          <w:tcPr>
            <w:tcW w:w="1820" w:type="dxa"/>
            <w:tcBorders>
              <w:top w:val="nil"/>
              <w:left w:val="nil"/>
              <w:bottom w:val="nil"/>
              <w:right w:val="nil"/>
            </w:tcBorders>
            <w:shd w:val="clear" w:color="auto" w:fill="auto"/>
            <w:noWrap/>
            <w:hideMark/>
          </w:tcPr>
          <w:p w14:paraId="6194CD54"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10</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2495F95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Longitud_fichero</w:t>
            </w:r>
          </w:p>
        </w:tc>
        <w:tc>
          <w:tcPr>
            <w:tcW w:w="1760" w:type="dxa"/>
            <w:tcBorders>
              <w:top w:val="nil"/>
              <w:left w:val="nil"/>
              <w:bottom w:val="nil"/>
              <w:right w:val="nil"/>
            </w:tcBorders>
            <w:shd w:val="clear" w:color="auto" w:fill="auto"/>
            <w:noWrap/>
            <w:vAlign w:val="bottom"/>
            <w:hideMark/>
          </w:tcPr>
          <w:p w14:paraId="288A5E3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349BA308" w14:textId="77777777" w:rsidTr="00A54BDE">
        <w:trPr>
          <w:trHeight w:val="300"/>
          <w:jc w:val="center"/>
        </w:trPr>
        <w:tc>
          <w:tcPr>
            <w:tcW w:w="1820" w:type="dxa"/>
            <w:tcBorders>
              <w:top w:val="nil"/>
              <w:left w:val="nil"/>
              <w:bottom w:val="nil"/>
              <w:right w:val="nil"/>
            </w:tcBorders>
            <w:shd w:val="clear" w:color="auto" w:fill="auto"/>
            <w:noWrap/>
            <w:hideMark/>
          </w:tcPr>
          <w:p w14:paraId="03E99D9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344EA09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47737D5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3627078" w14:textId="77777777" w:rsidTr="00A54BDE">
        <w:trPr>
          <w:trHeight w:val="300"/>
          <w:jc w:val="center"/>
        </w:trPr>
        <w:tc>
          <w:tcPr>
            <w:tcW w:w="1820" w:type="dxa"/>
            <w:tcBorders>
              <w:top w:val="nil"/>
              <w:left w:val="nil"/>
              <w:bottom w:val="nil"/>
              <w:right w:val="nil"/>
            </w:tcBorders>
            <w:shd w:val="clear" w:color="auto" w:fill="auto"/>
            <w:noWrap/>
            <w:hideMark/>
          </w:tcPr>
          <w:p w14:paraId="51CA477E"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825819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31E96F5F"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9FF733B" w14:textId="77777777" w:rsidTr="00A54BDE">
        <w:trPr>
          <w:trHeight w:val="315"/>
          <w:jc w:val="center"/>
        </w:trPr>
        <w:tc>
          <w:tcPr>
            <w:tcW w:w="1820" w:type="dxa"/>
            <w:tcBorders>
              <w:top w:val="nil"/>
              <w:left w:val="nil"/>
              <w:bottom w:val="nil"/>
              <w:right w:val="nil"/>
            </w:tcBorders>
            <w:shd w:val="clear" w:color="auto" w:fill="auto"/>
            <w:noWrap/>
            <w:hideMark/>
          </w:tcPr>
          <w:p w14:paraId="52818715"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4E280226"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6FE75D9E"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F349D0B" w14:textId="77777777" w:rsidTr="00A54BDE">
        <w:trPr>
          <w:trHeight w:val="315"/>
          <w:jc w:val="center"/>
        </w:trPr>
        <w:tc>
          <w:tcPr>
            <w:tcW w:w="1820" w:type="dxa"/>
            <w:tcBorders>
              <w:top w:val="nil"/>
              <w:left w:val="nil"/>
              <w:bottom w:val="nil"/>
              <w:right w:val="nil"/>
            </w:tcBorders>
            <w:shd w:val="clear" w:color="auto" w:fill="auto"/>
            <w:noWrap/>
            <w:hideMark/>
          </w:tcPr>
          <w:p w14:paraId="77F46995"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14</w:t>
            </w:r>
          </w:p>
        </w:tc>
        <w:tc>
          <w:tcPr>
            <w:tcW w:w="4600" w:type="dxa"/>
            <w:tcBorders>
              <w:top w:val="nil"/>
              <w:left w:val="single" w:sz="12" w:space="0" w:color="17375D"/>
              <w:bottom w:val="single" w:sz="4" w:space="0" w:color="17375D"/>
              <w:right w:val="single" w:sz="12" w:space="0" w:color="17375D"/>
            </w:tcBorders>
            <w:shd w:val="clear" w:color="auto" w:fill="auto"/>
            <w:noWrap/>
            <w:vAlign w:val="bottom"/>
            <w:hideMark/>
          </w:tcPr>
          <w:p w14:paraId="7683807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Longitud_nombre_fichero</w:t>
            </w:r>
          </w:p>
        </w:tc>
        <w:tc>
          <w:tcPr>
            <w:tcW w:w="1760" w:type="dxa"/>
            <w:tcBorders>
              <w:top w:val="nil"/>
              <w:left w:val="nil"/>
              <w:bottom w:val="nil"/>
              <w:right w:val="nil"/>
            </w:tcBorders>
            <w:shd w:val="clear" w:color="auto" w:fill="auto"/>
            <w:noWrap/>
            <w:vAlign w:val="bottom"/>
            <w:hideMark/>
          </w:tcPr>
          <w:p w14:paraId="2DE3976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A8B7D5A" w14:textId="77777777" w:rsidTr="00A54BDE">
        <w:trPr>
          <w:trHeight w:val="315"/>
          <w:jc w:val="center"/>
        </w:trPr>
        <w:tc>
          <w:tcPr>
            <w:tcW w:w="1820" w:type="dxa"/>
            <w:tcBorders>
              <w:top w:val="nil"/>
              <w:left w:val="nil"/>
              <w:bottom w:val="nil"/>
              <w:right w:val="nil"/>
            </w:tcBorders>
            <w:shd w:val="clear" w:color="auto" w:fill="auto"/>
            <w:noWrap/>
            <w:hideMark/>
          </w:tcPr>
          <w:p w14:paraId="7079792C"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auto" w:fill="auto"/>
            <w:noWrap/>
            <w:vAlign w:val="bottom"/>
            <w:hideMark/>
          </w:tcPr>
          <w:p w14:paraId="7F2A867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1D7487D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D603E41" w14:textId="77777777" w:rsidTr="00A54BDE">
        <w:trPr>
          <w:trHeight w:val="315"/>
          <w:jc w:val="center"/>
        </w:trPr>
        <w:tc>
          <w:tcPr>
            <w:tcW w:w="1820" w:type="dxa"/>
            <w:tcBorders>
              <w:top w:val="nil"/>
              <w:left w:val="nil"/>
              <w:bottom w:val="nil"/>
              <w:right w:val="nil"/>
            </w:tcBorders>
            <w:shd w:val="clear" w:color="auto" w:fill="auto"/>
            <w:noWrap/>
            <w:hideMark/>
          </w:tcPr>
          <w:p w14:paraId="7454950C"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16</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6BE6E5C4"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Longitud_firma_fichero</w:t>
            </w:r>
          </w:p>
        </w:tc>
        <w:tc>
          <w:tcPr>
            <w:tcW w:w="1760" w:type="dxa"/>
            <w:tcBorders>
              <w:top w:val="nil"/>
              <w:left w:val="nil"/>
              <w:bottom w:val="nil"/>
              <w:right w:val="nil"/>
            </w:tcBorders>
            <w:shd w:val="clear" w:color="auto" w:fill="auto"/>
            <w:noWrap/>
            <w:vAlign w:val="bottom"/>
            <w:hideMark/>
          </w:tcPr>
          <w:p w14:paraId="14098C8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0CE53E8" w14:textId="77777777" w:rsidTr="00A54BDE">
        <w:trPr>
          <w:trHeight w:val="300"/>
          <w:jc w:val="center"/>
        </w:trPr>
        <w:tc>
          <w:tcPr>
            <w:tcW w:w="1820" w:type="dxa"/>
            <w:tcBorders>
              <w:top w:val="nil"/>
              <w:left w:val="nil"/>
              <w:bottom w:val="nil"/>
              <w:right w:val="nil"/>
            </w:tcBorders>
            <w:shd w:val="clear" w:color="auto" w:fill="auto"/>
            <w:noWrap/>
            <w:hideMark/>
          </w:tcPr>
          <w:p w14:paraId="00411417"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BAC6CFA"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00DD9CA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F6DC4A6" w14:textId="77777777" w:rsidTr="00A54BDE">
        <w:trPr>
          <w:trHeight w:val="300"/>
          <w:jc w:val="center"/>
        </w:trPr>
        <w:tc>
          <w:tcPr>
            <w:tcW w:w="1820" w:type="dxa"/>
            <w:tcBorders>
              <w:top w:val="nil"/>
              <w:left w:val="nil"/>
              <w:bottom w:val="nil"/>
              <w:right w:val="nil"/>
            </w:tcBorders>
            <w:shd w:val="clear" w:color="auto" w:fill="auto"/>
            <w:noWrap/>
            <w:hideMark/>
          </w:tcPr>
          <w:p w14:paraId="1675C473"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3EFE3490"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39334869"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A0E1729" w14:textId="77777777" w:rsidTr="00A54BDE">
        <w:trPr>
          <w:trHeight w:val="315"/>
          <w:jc w:val="center"/>
        </w:trPr>
        <w:tc>
          <w:tcPr>
            <w:tcW w:w="1820" w:type="dxa"/>
            <w:tcBorders>
              <w:top w:val="nil"/>
              <w:left w:val="nil"/>
              <w:bottom w:val="nil"/>
              <w:right w:val="nil"/>
            </w:tcBorders>
            <w:shd w:val="clear" w:color="auto" w:fill="auto"/>
            <w:noWrap/>
            <w:hideMark/>
          </w:tcPr>
          <w:p w14:paraId="311E12B6"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69C09413"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1BFD937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2E588412" w14:textId="77777777" w:rsidTr="00A54BDE">
        <w:trPr>
          <w:trHeight w:val="315"/>
          <w:jc w:val="center"/>
        </w:trPr>
        <w:tc>
          <w:tcPr>
            <w:tcW w:w="1820" w:type="dxa"/>
            <w:tcBorders>
              <w:top w:val="nil"/>
              <w:left w:val="nil"/>
              <w:bottom w:val="nil"/>
              <w:right w:val="nil"/>
            </w:tcBorders>
            <w:shd w:val="clear" w:color="auto" w:fill="auto"/>
            <w:noWrap/>
            <w:hideMark/>
          </w:tcPr>
          <w:p w14:paraId="399B7A2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20</w:t>
            </w:r>
          </w:p>
        </w:tc>
        <w:tc>
          <w:tcPr>
            <w:tcW w:w="4600" w:type="dxa"/>
            <w:tcBorders>
              <w:top w:val="nil"/>
              <w:left w:val="single" w:sz="12" w:space="0" w:color="17375D"/>
              <w:bottom w:val="single" w:sz="4" w:space="0" w:color="17375D"/>
              <w:right w:val="single" w:sz="12" w:space="0" w:color="17375D"/>
            </w:tcBorders>
            <w:shd w:val="clear" w:color="auto" w:fill="auto"/>
            <w:noWrap/>
            <w:vAlign w:val="bottom"/>
            <w:hideMark/>
          </w:tcPr>
          <w:p w14:paraId="1CAAFAF9"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Nombre del fichero</w:t>
            </w:r>
          </w:p>
        </w:tc>
        <w:tc>
          <w:tcPr>
            <w:tcW w:w="1760" w:type="dxa"/>
            <w:tcBorders>
              <w:top w:val="nil"/>
              <w:left w:val="nil"/>
              <w:bottom w:val="nil"/>
              <w:right w:val="nil"/>
            </w:tcBorders>
            <w:shd w:val="clear" w:color="auto" w:fill="auto"/>
            <w:noWrap/>
            <w:vAlign w:val="bottom"/>
            <w:hideMark/>
          </w:tcPr>
          <w:p w14:paraId="666AE82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3E309AE" w14:textId="77777777" w:rsidTr="00A54BDE">
        <w:trPr>
          <w:trHeight w:val="300"/>
          <w:jc w:val="center"/>
        </w:trPr>
        <w:tc>
          <w:tcPr>
            <w:tcW w:w="1820" w:type="dxa"/>
            <w:tcBorders>
              <w:top w:val="nil"/>
              <w:left w:val="nil"/>
              <w:bottom w:val="nil"/>
              <w:right w:val="nil"/>
            </w:tcBorders>
            <w:shd w:val="clear" w:color="auto" w:fill="auto"/>
            <w:noWrap/>
            <w:hideMark/>
          </w:tcPr>
          <w:p w14:paraId="14CF7BF6"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auto" w:fill="auto"/>
            <w:noWrap/>
            <w:vAlign w:val="bottom"/>
            <w:hideMark/>
          </w:tcPr>
          <w:p w14:paraId="76D3428A"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21AC8E7D"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E454C6B" w14:textId="77777777" w:rsidTr="00A54BDE">
        <w:trPr>
          <w:trHeight w:val="300"/>
          <w:jc w:val="center"/>
        </w:trPr>
        <w:tc>
          <w:tcPr>
            <w:tcW w:w="1820" w:type="dxa"/>
            <w:tcBorders>
              <w:top w:val="nil"/>
              <w:left w:val="nil"/>
              <w:bottom w:val="nil"/>
              <w:right w:val="nil"/>
            </w:tcBorders>
            <w:shd w:val="clear" w:color="auto" w:fill="auto"/>
            <w:noWrap/>
            <w:hideMark/>
          </w:tcPr>
          <w:p w14:paraId="67F741DC"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auto" w:fill="auto"/>
            <w:noWrap/>
            <w:vAlign w:val="bottom"/>
            <w:hideMark/>
          </w:tcPr>
          <w:p w14:paraId="13A6734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73A078C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AD3EC86" w14:textId="77777777" w:rsidTr="00A54BDE">
        <w:trPr>
          <w:trHeight w:val="315"/>
          <w:jc w:val="center"/>
        </w:trPr>
        <w:tc>
          <w:tcPr>
            <w:tcW w:w="1820" w:type="dxa"/>
            <w:tcBorders>
              <w:top w:val="nil"/>
              <w:left w:val="nil"/>
              <w:bottom w:val="nil"/>
              <w:right w:val="nil"/>
            </w:tcBorders>
            <w:shd w:val="clear" w:color="auto" w:fill="auto"/>
            <w:noWrap/>
            <w:hideMark/>
          </w:tcPr>
          <w:p w14:paraId="739189A6"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auto" w:fill="auto"/>
            <w:noWrap/>
            <w:vAlign w:val="bottom"/>
            <w:hideMark/>
          </w:tcPr>
          <w:p w14:paraId="315A8AFC"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7992ABC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E6B1DE9" w14:textId="77777777" w:rsidTr="00A54BDE">
        <w:trPr>
          <w:trHeight w:val="315"/>
          <w:jc w:val="center"/>
        </w:trPr>
        <w:tc>
          <w:tcPr>
            <w:tcW w:w="1820" w:type="dxa"/>
            <w:tcBorders>
              <w:top w:val="nil"/>
              <w:left w:val="nil"/>
              <w:bottom w:val="nil"/>
              <w:right w:val="nil"/>
            </w:tcBorders>
            <w:shd w:val="clear" w:color="auto" w:fill="auto"/>
            <w:noWrap/>
            <w:vAlign w:val="bottom"/>
            <w:hideMark/>
          </w:tcPr>
          <w:p w14:paraId="7F25893F" w14:textId="77777777" w:rsidR="00E54672" w:rsidRPr="006E4E3E" w:rsidRDefault="00E54672" w:rsidP="00A54BDE">
            <w:pPr>
              <w:spacing w:line="240" w:lineRule="auto"/>
              <w:jc w:val="right"/>
              <w:rPr>
                <w:rFonts w:ascii="Calibri" w:hAnsi="Calibri"/>
                <w:color w:val="000000"/>
                <w:sz w:val="22"/>
                <w:szCs w:val="22"/>
                <w:lang w:eastAsia="es-ES"/>
              </w:rPr>
            </w:pPr>
            <w:r w:rsidRPr="006E4E3E">
              <w:rPr>
                <w:rFonts w:ascii="Calibri" w:hAnsi="Calibri"/>
                <w:color w:val="000000"/>
                <w:sz w:val="22"/>
                <w:szCs w:val="22"/>
                <w:lang w:eastAsia="es-ES"/>
              </w:rPr>
              <w:lastRenderedPageBreak/>
              <w:t>20+r</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E0F3B6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Longitud_firma_fichero</w:t>
            </w:r>
          </w:p>
        </w:tc>
        <w:tc>
          <w:tcPr>
            <w:tcW w:w="1760" w:type="dxa"/>
            <w:tcBorders>
              <w:top w:val="nil"/>
              <w:left w:val="nil"/>
              <w:bottom w:val="nil"/>
              <w:right w:val="nil"/>
            </w:tcBorders>
            <w:shd w:val="clear" w:color="auto" w:fill="auto"/>
            <w:noWrap/>
            <w:vAlign w:val="bottom"/>
            <w:hideMark/>
          </w:tcPr>
          <w:p w14:paraId="0966F90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8C2D145" w14:textId="77777777" w:rsidTr="00A54BDE">
        <w:trPr>
          <w:trHeight w:val="300"/>
          <w:jc w:val="center"/>
        </w:trPr>
        <w:tc>
          <w:tcPr>
            <w:tcW w:w="1820" w:type="dxa"/>
            <w:tcBorders>
              <w:top w:val="nil"/>
              <w:left w:val="nil"/>
              <w:bottom w:val="nil"/>
              <w:right w:val="nil"/>
            </w:tcBorders>
            <w:shd w:val="clear" w:color="auto" w:fill="auto"/>
            <w:noWrap/>
            <w:vAlign w:val="bottom"/>
            <w:hideMark/>
          </w:tcPr>
          <w:p w14:paraId="7E675439"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D171414"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596A2964"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6D597A9" w14:textId="77777777" w:rsidTr="00A54BDE">
        <w:trPr>
          <w:trHeight w:val="300"/>
          <w:jc w:val="center"/>
        </w:trPr>
        <w:tc>
          <w:tcPr>
            <w:tcW w:w="1820" w:type="dxa"/>
            <w:tcBorders>
              <w:top w:val="nil"/>
              <w:left w:val="nil"/>
              <w:bottom w:val="nil"/>
              <w:right w:val="nil"/>
            </w:tcBorders>
            <w:shd w:val="clear" w:color="auto" w:fill="auto"/>
            <w:noWrap/>
            <w:vAlign w:val="bottom"/>
            <w:hideMark/>
          </w:tcPr>
          <w:p w14:paraId="44E32C24"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A21466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4995E74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86E90D3" w14:textId="77777777" w:rsidTr="00A54BDE">
        <w:trPr>
          <w:trHeight w:val="315"/>
          <w:jc w:val="center"/>
        </w:trPr>
        <w:tc>
          <w:tcPr>
            <w:tcW w:w="1820" w:type="dxa"/>
            <w:tcBorders>
              <w:top w:val="nil"/>
              <w:left w:val="nil"/>
              <w:bottom w:val="nil"/>
              <w:right w:val="nil"/>
            </w:tcBorders>
            <w:shd w:val="clear" w:color="auto" w:fill="auto"/>
            <w:noWrap/>
            <w:vAlign w:val="bottom"/>
            <w:hideMark/>
          </w:tcPr>
          <w:p w14:paraId="1B27E937"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652AAD0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313C114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569B82A" w14:textId="77777777" w:rsidTr="00A54BDE">
        <w:trPr>
          <w:trHeight w:val="315"/>
          <w:jc w:val="center"/>
        </w:trPr>
        <w:tc>
          <w:tcPr>
            <w:tcW w:w="1820" w:type="dxa"/>
            <w:tcBorders>
              <w:top w:val="nil"/>
              <w:left w:val="nil"/>
              <w:bottom w:val="nil"/>
              <w:right w:val="nil"/>
            </w:tcBorders>
            <w:shd w:val="clear" w:color="auto" w:fill="auto"/>
            <w:noWrap/>
            <w:vAlign w:val="bottom"/>
            <w:hideMark/>
          </w:tcPr>
          <w:p w14:paraId="74B6E0EA" w14:textId="77777777" w:rsidR="00E54672" w:rsidRPr="006E4E3E" w:rsidRDefault="00E54672" w:rsidP="00A54BDE">
            <w:pPr>
              <w:spacing w:line="240" w:lineRule="auto"/>
              <w:jc w:val="right"/>
              <w:rPr>
                <w:rFonts w:ascii="Calibri" w:hAnsi="Calibri"/>
                <w:color w:val="000000"/>
                <w:sz w:val="22"/>
                <w:szCs w:val="22"/>
                <w:lang w:eastAsia="es-ES"/>
              </w:rPr>
            </w:pPr>
            <w:r w:rsidRPr="006E4E3E">
              <w:rPr>
                <w:rFonts w:ascii="Calibri" w:hAnsi="Calibri"/>
                <w:color w:val="000000"/>
                <w:sz w:val="22"/>
                <w:szCs w:val="22"/>
                <w:lang w:eastAsia="es-ES"/>
              </w:rPr>
              <w:t>20+r+s</w:t>
            </w:r>
          </w:p>
        </w:tc>
        <w:tc>
          <w:tcPr>
            <w:tcW w:w="4600" w:type="dxa"/>
            <w:tcBorders>
              <w:top w:val="nil"/>
              <w:left w:val="nil"/>
              <w:bottom w:val="nil"/>
              <w:right w:val="nil"/>
            </w:tcBorders>
            <w:shd w:val="clear" w:color="auto" w:fill="auto"/>
            <w:noWrap/>
            <w:vAlign w:val="bottom"/>
            <w:hideMark/>
          </w:tcPr>
          <w:p w14:paraId="26DF7149"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shd w:val="clear" w:color="auto" w:fill="auto"/>
            <w:noWrap/>
            <w:vAlign w:val="bottom"/>
            <w:hideMark/>
          </w:tcPr>
          <w:p w14:paraId="6509D628"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7C3B6AC" w14:textId="77777777" w:rsidTr="00A54BDE">
        <w:trPr>
          <w:trHeight w:val="300"/>
          <w:jc w:val="center"/>
        </w:trPr>
        <w:tc>
          <w:tcPr>
            <w:tcW w:w="1820" w:type="dxa"/>
            <w:tcBorders>
              <w:top w:val="nil"/>
              <w:left w:val="nil"/>
              <w:bottom w:val="nil"/>
              <w:right w:val="nil"/>
            </w:tcBorders>
            <w:shd w:val="clear" w:color="auto" w:fill="auto"/>
            <w:noWrap/>
            <w:vAlign w:val="bottom"/>
            <w:hideMark/>
          </w:tcPr>
          <w:p w14:paraId="03CAF1DD"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shd w:val="clear" w:color="auto" w:fill="auto"/>
            <w:noWrap/>
            <w:vAlign w:val="bottom"/>
            <w:hideMark/>
          </w:tcPr>
          <w:p w14:paraId="1BAD4D28"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shd w:val="clear" w:color="auto" w:fill="auto"/>
            <w:noWrap/>
            <w:vAlign w:val="bottom"/>
            <w:hideMark/>
          </w:tcPr>
          <w:p w14:paraId="6275AEE7" w14:textId="77777777" w:rsidR="00E54672" w:rsidRPr="006E4E3E" w:rsidRDefault="00E54672" w:rsidP="00A54BDE">
            <w:pPr>
              <w:keepNext/>
              <w:spacing w:line="240" w:lineRule="auto"/>
              <w:jc w:val="left"/>
              <w:rPr>
                <w:rFonts w:ascii="Calibri" w:hAnsi="Calibri"/>
                <w:color w:val="000000"/>
                <w:sz w:val="22"/>
                <w:szCs w:val="22"/>
                <w:lang w:eastAsia="es-ES"/>
              </w:rPr>
            </w:pPr>
          </w:p>
        </w:tc>
      </w:tr>
    </w:tbl>
    <w:p w14:paraId="690C472B" w14:textId="2EF352D6" w:rsidR="00E54672" w:rsidRDefault="00E54672" w:rsidP="00E54672">
      <w:r w:rsidRPr="00E54672">
        <w:t>La siguiente tabla detalla la información contenida en cada uno de esos bytes:</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846"/>
        <w:gridCol w:w="723"/>
        <w:gridCol w:w="2667"/>
        <w:gridCol w:w="1158"/>
        <w:gridCol w:w="1506"/>
        <w:gridCol w:w="921"/>
        <w:gridCol w:w="1320"/>
      </w:tblGrid>
      <w:tr w:rsidR="00E54672" w:rsidRPr="00AD0EBB" w14:paraId="50C6B0CF" w14:textId="77777777" w:rsidTr="00E54672">
        <w:trPr>
          <w:trHeight w:val="397"/>
          <w:tblHeader/>
          <w:jc w:val="center"/>
        </w:trPr>
        <w:tc>
          <w:tcPr>
            <w:tcW w:w="5000" w:type="pct"/>
            <w:gridSpan w:val="7"/>
            <w:tcBorders>
              <w:bottom w:val="single" w:sz="6" w:space="0" w:color="717074"/>
              <w:right w:val="single" w:sz="6" w:space="0" w:color="FFFFFF"/>
            </w:tcBorders>
            <w:shd w:val="clear" w:color="auto" w:fill="074E8E" w:themeFill="text2"/>
            <w:noWrap/>
            <w:tcMar>
              <w:top w:w="0" w:type="dxa"/>
            </w:tcMar>
            <w:vAlign w:val="center"/>
          </w:tcPr>
          <w:p w14:paraId="5E3C77A4" w14:textId="0A906D36" w:rsidR="00E54672" w:rsidRDefault="00E54672" w:rsidP="00A54BDE">
            <w:pPr>
              <w:pStyle w:val="TablaTtulo1"/>
            </w:pPr>
            <w:r>
              <w:t>cabecera fichero adjunto</w:t>
            </w:r>
          </w:p>
        </w:tc>
      </w:tr>
      <w:tr w:rsidR="00E54672" w:rsidRPr="00AD0EBB" w14:paraId="01F4BB1D" w14:textId="77777777" w:rsidTr="00E54672">
        <w:trPr>
          <w:trHeight w:val="397"/>
          <w:tblHeader/>
          <w:jc w:val="center"/>
        </w:trPr>
        <w:tc>
          <w:tcPr>
            <w:tcW w:w="463" w:type="pct"/>
            <w:tcBorders>
              <w:bottom w:val="single" w:sz="6" w:space="0" w:color="717074"/>
              <w:right w:val="single" w:sz="6" w:space="0" w:color="FFFFFF"/>
            </w:tcBorders>
            <w:shd w:val="clear" w:color="auto" w:fill="074E8E" w:themeFill="text2"/>
            <w:noWrap/>
            <w:tcMar>
              <w:top w:w="0" w:type="dxa"/>
            </w:tcMar>
            <w:vAlign w:val="center"/>
          </w:tcPr>
          <w:p w14:paraId="36DD40B1" w14:textId="77777777" w:rsidR="00E54672" w:rsidRPr="00AD0EBB" w:rsidRDefault="00E54672" w:rsidP="00A54BDE">
            <w:pPr>
              <w:pStyle w:val="TablaTtulo1"/>
            </w:pPr>
            <w:r>
              <w:t>OFFSET</w:t>
            </w:r>
          </w:p>
        </w:tc>
        <w:tc>
          <w:tcPr>
            <w:tcW w:w="395" w:type="pct"/>
            <w:tcBorders>
              <w:left w:val="single" w:sz="6" w:space="0" w:color="FFFFFF"/>
              <w:bottom w:val="single" w:sz="6" w:space="0" w:color="717074"/>
            </w:tcBorders>
            <w:shd w:val="clear" w:color="auto" w:fill="074E8E" w:themeFill="text2"/>
            <w:noWrap/>
            <w:tcMar>
              <w:top w:w="0" w:type="dxa"/>
            </w:tcMar>
            <w:vAlign w:val="center"/>
          </w:tcPr>
          <w:p w14:paraId="6107931A" w14:textId="1F9DAC18" w:rsidR="00E54672" w:rsidRPr="00AD0EBB" w:rsidRDefault="00E54672" w:rsidP="00A54BDE">
            <w:pPr>
              <w:pStyle w:val="TablaTtulo1"/>
            </w:pPr>
            <w:r>
              <w:t>BYTES</w:t>
            </w:r>
          </w:p>
        </w:tc>
        <w:tc>
          <w:tcPr>
            <w:tcW w:w="1459" w:type="pct"/>
            <w:tcBorders>
              <w:left w:val="single" w:sz="6" w:space="0" w:color="FFFFFF"/>
              <w:bottom w:val="single" w:sz="6" w:space="0" w:color="717074"/>
              <w:right w:val="single" w:sz="6" w:space="0" w:color="FFFFFF"/>
            </w:tcBorders>
            <w:shd w:val="clear" w:color="auto" w:fill="074E8E" w:themeFill="text2"/>
          </w:tcPr>
          <w:p w14:paraId="7AA32D40" w14:textId="77777777" w:rsidR="00E54672" w:rsidRDefault="00E54672" w:rsidP="00A54BDE">
            <w:pPr>
              <w:pStyle w:val="TablaTtulo1"/>
            </w:pPr>
            <w:r>
              <w:t>CAMPO</w:t>
            </w:r>
          </w:p>
        </w:tc>
        <w:tc>
          <w:tcPr>
            <w:tcW w:w="633" w:type="pct"/>
            <w:tcBorders>
              <w:left w:val="single" w:sz="6" w:space="0" w:color="FFFFFF"/>
              <w:bottom w:val="single" w:sz="6" w:space="0" w:color="717074"/>
              <w:right w:val="single" w:sz="6" w:space="0" w:color="FFFFFF"/>
            </w:tcBorders>
            <w:shd w:val="clear" w:color="auto" w:fill="074E8E" w:themeFill="text2"/>
          </w:tcPr>
          <w:p w14:paraId="610BE42A" w14:textId="77777777" w:rsidR="00E54672" w:rsidRDefault="00E54672" w:rsidP="00A54BDE">
            <w:pPr>
              <w:pStyle w:val="TablaTtulo1"/>
            </w:pPr>
            <w:r>
              <w:t>FORMATO</w:t>
            </w:r>
          </w:p>
        </w:tc>
        <w:tc>
          <w:tcPr>
            <w:tcW w:w="824" w:type="pct"/>
            <w:tcBorders>
              <w:left w:val="single" w:sz="6" w:space="0" w:color="FFFFFF"/>
              <w:bottom w:val="single" w:sz="6" w:space="0" w:color="717074"/>
              <w:right w:val="single" w:sz="6" w:space="0" w:color="FFFFFF"/>
            </w:tcBorders>
            <w:shd w:val="clear" w:color="auto" w:fill="074E8E" w:themeFill="text2"/>
          </w:tcPr>
          <w:p w14:paraId="203CF919" w14:textId="77777777" w:rsidR="00E54672" w:rsidRDefault="00E54672" w:rsidP="00A54BDE">
            <w:pPr>
              <w:pStyle w:val="TablaTtulo1"/>
            </w:pPr>
            <w:r>
              <w:t>DESCRIPCIÓN</w:t>
            </w:r>
          </w:p>
        </w:tc>
        <w:tc>
          <w:tcPr>
            <w:tcW w:w="504" w:type="pct"/>
            <w:tcBorders>
              <w:left w:val="single" w:sz="6" w:space="0" w:color="FFFFFF"/>
              <w:bottom w:val="single" w:sz="6" w:space="0" w:color="717074"/>
              <w:right w:val="single" w:sz="6" w:space="0" w:color="FFFFFF"/>
            </w:tcBorders>
            <w:shd w:val="clear" w:color="auto" w:fill="074E8E" w:themeFill="text2"/>
          </w:tcPr>
          <w:p w14:paraId="5E2D05C1" w14:textId="77777777" w:rsidR="00E54672" w:rsidRDefault="00E54672" w:rsidP="00A54BDE">
            <w:pPr>
              <w:pStyle w:val="TablaTtulo1"/>
            </w:pPr>
            <w:r>
              <w:t>INCLUIR PARA FIRMA</w:t>
            </w:r>
          </w:p>
        </w:tc>
        <w:tc>
          <w:tcPr>
            <w:tcW w:w="722" w:type="pct"/>
            <w:tcBorders>
              <w:left w:val="single" w:sz="6" w:space="0" w:color="FFFFFF"/>
              <w:bottom w:val="single" w:sz="6" w:space="0" w:color="717074"/>
              <w:right w:val="single" w:sz="6" w:space="0" w:color="FFFFFF"/>
            </w:tcBorders>
            <w:shd w:val="clear" w:color="auto" w:fill="074E8E" w:themeFill="text2"/>
          </w:tcPr>
          <w:p w14:paraId="00429682" w14:textId="3322A919" w:rsidR="00E54672" w:rsidRDefault="00E54672" w:rsidP="00A54BDE">
            <w:pPr>
              <w:pStyle w:val="TablaTtulo1"/>
            </w:pPr>
            <w:r>
              <w:t>valor</w:t>
            </w:r>
          </w:p>
        </w:tc>
      </w:tr>
      <w:tr w:rsidR="00E54672" w:rsidRPr="00963F4D" w14:paraId="4F58E383" w14:textId="77777777" w:rsidTr="00E54672">
        <w:trPr>
          <w:jc w:val="center"/>
        </w:trPr>
        <w:tc>
          <w:tcPr>
            <w:tcW w:w="463" w:type="pct"/>
            <w:shd w:val="clear" w:color="auto" w:fill="auto"/>
            <w:noWrap/>
          </w:tcPr>
          <w:p w14:paraId="24BAFB85" w14:textId="183D0D76" w:rsidR="00E54672" w:rsidRPr="00AD0EBB" w:rsidRDefault="00E54672" w:rsidP="00E54672">
            <w:pPr>
              <w:pStyle w:val="Normaltabla"/>
            </w:pPr>
            <w:r w:rsidRPr="002A2901">
              <w:t>0</w:t>
            </w:r>
          </w:p>
        </w:tc>
        <w:tc>
          <w:tcPr>
            <w:tcW w:w="395" w:type="pct"/>
            <w:shd w:val="clear" w:color="auto" w:fill="auto"/>
            <w:noWrap/>
          </w:tcPr>
          <w:p w14:paraId="344FDAE4" w14:textId="793A1E43" w:rsidR="00E54672" w:rsidRPr="00AD0EBB" w:rsidRDefault="00E54672" w:rsidP="00E54672">
            <w:pPr>
              <w:pStyle w:val="Normaltabla"/>
            </w:pPr>
            <w:r w:rsidRPr="002A2901">
              <w:t>4</w:t>
            </w:r>
          </w:p>
        </w:tc>
        <w:tc>
          <w:tcPr>
            <w:tcW w:w="1459" w:type="pct"/>
          </w:tcPr>
          <w:p w14:paraId="768D3AF9" w14:textId="45A7EB99" w:rsidR="00E54672" w:rsidRPr="00AD0EBB" w:rsidRDefault="00E54672" w:rsidP="00E54672">
            <w:pPr>
              <w:pStyle w:val="Normaltabla"/>
            </w:pPr>
            <w:r w:rsidRPr="002A2901">
              <w:t xml:space="preserve"> Firma_cabecera_fichero</w:t>
            </w:r>
          </w:p>
        </w:tc>
        <w:tc>
          <w:tcPr>
            <w:tcW w:w="633" w:type="pct"/>
          </w:tcPr>
          <w:p w14:paraId="231C585C" w14:textId="56061EC7" w:rsidR="00E54672" w:rsidRPr="00AD0EBB" w:rsidRDefault="00E54672" w:rsidP="00E54672">
            <w:pPr>
              <w:pStyle w:val="Normaltabla"/>
            </w:pPr>
            <w:r w:rsidRPr="002A2901">
              <w:t>Binario</w:t>
            </w:r>
          </w:p>
        </w:tc>
        <w:tc>
          <w:tcPr>
            <w:tcW w:w="824" w:type="pct"/>
          </w:tcPr>
          <w:p w14:paraId="117680E4" w14:textId="43D79C19" w:rsidR="00E54672" w:rsidRPr="00AD0EBB" w:rsidRDefault="00E54672" w:rsidP="00E54672">
            <w:pPr>
              <w:pStyle w:val="Normaltabla"/>
            </w:pPr>
            <w:r w:rsidRPr="002A2901">
              <w:t>Identificador de la cabecera el fichero</w:t>
            </w:r>
          </w:p>
        </w:tc>
        <w:tc>
          <w:tcPr>
            <w:tcW w:w="504" w:type="pct"/>
          </w:tcPr>
          <w:p w14:paraId="0A3B588A" w14:textId="418C42D3" w:rsidR="00E54672" w:rsidRPr="00AD0EBB" w:rsidRDefault="00E54672" w:rsidP="00E54672">
            <w:pPr>
              <w:pStyle w:val="Normaltabla"/>
            </w:pPr>
            <w:r w:rsidRPr="002A2901">
              <w:t>Si</w:t>
            </w:r>
          </w:p>
        </w:tc>
        <w:tc>
          <w:tcPr>
            <w:tcW w:w="722" w:type="pct"/>
          </w:tcPr>
          <w:p w14:paraId="21C051F8" w14:textId="3CEC6707" w:rsidR="00E54672" w:rsidRPr="00AD0EBB" w:rsidRDefault="00E54672" w:rsidP="00E54672">
            <w:pPr>
              <w:pStyle w:val="Normaltabla"/>
            </w:pPr>
            <w:r w:rsidRPr="002A2901">
              <w:t>0x4C580708</w:t>
            </w:r>
          </w:p>
        </w:tc>
      </w:tr>
      <w:tr w:rsidR="00E54672" w:rsidRPr="00963F4D" w14:paraId="1784B48A" w14:textId="77777777" w:rsidTr="00E54672">
        <w:trPr>
          <w:jc w:val="center"/>
        </w:trPr>
        <w:tc>
          <w:tcPr>
            <w:tcW w:w="463" w:type="pct"/>
            <w:shd w:val="clear" w:color="auto" w:fill="auto"/>
            <w:noWrap/>
          </w:tcPr>
          <w:p w14:paraId="201CE6F8" w14:textId="5439513B" w:rsidR="00E54672" w:rsidRPr="00AD0EBB" w:rsidRDefault="00E54672" w:rsidP="00E54672">
            <w:pPr>
              <w:pStyle w:val="Normaltabla"/>
            </w:pPr>
            <w:r w:rsidRPr="002A2901">
              <w:t>4</w:t>
            </w:r>
          </w:p>
        </w:tc>
        <w:tc>
          <w:tcPr>
            <w:tcW w:w="395" w:type="pct"/>
            <w:shd w:val="clear" w:color="auto" w:fill="auto"/>
            <w:noWrap/>
          </w:tcPr>
          <w:p w14:paraId="0FD56B6C" w14:textId="35EE2E88" w:rsidR="00E54672" w:rsidRPr="00AD0EBB" w:rsidRDefault="00E54672" w:rsidP="00E54672">
            <w:pPr>
              <w:pStyle w:val="Normaltabla"/>
            </w:pPr>
            <w:r w:rsidRPr="002A2901">
              <w:t>2</w:t>
            </w:r>
          </w:p>
        </w:tc>
        <w:tc>
          <w:tcPr>
            <w:tcW w:w="1459" w:type="pct"/>
          </w:tcPr>
          <w:p w14:paraId="0986D1F9" w14:textId="0D7BF90B" w:rsidR="00E54672" w:rsidRPr="00AD0EBB" w:rsidRDefault="00E54672" w:rsidP="00E54672">
            <w:pPr>
              <w:pStyle w:val="Normaltabla"/>
            </w:pPr>
            <w:r w:rsidRPr="002A2901">
              <w:t xml:space="preserve"> Numero_fichero</w:t>
            </w:r>
          </w:p>
        </w:tc>
        <w:tc>
          <w:tcPr>
            <w:tcW w:w="633" w:type="pct"/>
          </w:tcPr>
          <w:p w14:paraId="1431F8BA" w14:textId="680DC21B" w:rsidR="00E54672" w:rsidRPr="00AD0EBB" w:rsidRDefault="00E54672" w:rsidP="00E54672">
            <w:pPr>
              <w:pStyle w:val="Normaltabla"/>
            </w:pPr>
            <w:r w:rsidRPr="002A2901">
              <w:t>Signed short</w:t>
            </w:r>
          </w:p>
        </w:tc>
        <w:tc>
          <w:tcPr>
            <w:tcW w:w="824" w:type="pct"/>
          </w:tcPr>
          <w:p w14:paraId="5C1FC50B" w14:textId="72DC7EF7" w:rsidR="00E54672" w:rsidRPr="00AD0EBB" w:rsidRDefault="00E54672" w:rsidP="00E54672">
            <w:pPr>
              <w:pStyle w:val="Normaltabla"/>
            </w:pPr>
            <w:r w:rsidRPr="002A2901">
              <w:t>Número del fichero</w:t>
            </w:r>
          </w:p>
        </w:tc>
        <w:tc>
          <w:tcPr>
            <w:tcW w:w="504" w:type="pct"/>
          </w:tcPr>
          <w:p w14:paraId="49D73028" w14:textId="0FFFBEEC" w:rsidR="00E54672" w:rsidRPr="00AD0EBB" w:rsidRDefault="00E54672" w:rsidP="00E54672">
            <w:pPr>
              <w:pStyle w:val="Normaltabla"/>
            </w:pPr>
            <w:r w:rsidRPr="002A2901">
              <w:t>Si</w:t>
            </w:r>
          </w:p>
        </w:tc>
        <w:tc>
          <w:tcPr>
            <w:tcW w:w="722" w:type="pct"/>
          </w:tcPr>
          <w:p w14:paraId="5F5F3D5B" w14:textId="614C1A81" w:rsidR="00E54672" w:rsidRPr="00AD0EBB" w:rsidRDefault="00E54672" w:rsidP="00E54672">
            <w:pPr>
              <w:pStyle w:val="Normaltabla"/>
            </w:pPr>
            <w:r w:rsidRPr="002A2901">
              <w:t>1..n</w:t>
            </w:r>
          </w:p>
        </w:tc>
      </w:tr>
      <w:tr w:rsidR="00E54672" w:rsidRPr="00963F4D" w14:paraId="3EEFD450" w14:textId="77777777" w:rsidTr="00E54672">
        <w:trPr>
          <w:jc w:val="center"/>
        </w:trPr>
        <w:tc>
          <w:tcPr>
            <w:tcW w:w="463" w:type="pct"/>
            <w:shd w:val="clear" w:color="auto" w:fill="auto"/>
            <w:noWrap/>
          </w:tcPr>
          <w:p w14:paraId="590ECFA6" w14:textId="52E5F677" w:rsidR="00E54672" w:rsidRPr="00AD0EBB" w:rsidRDefault="00E54672" w:rsidP="00E54672">
            <w:pPr>
              <w:pStyle w:val="Normaltabla"/>
            </w:pPr>
          </w:p>
        </w:tc>
        <w:tc>
          <w:tcPr>
            <w:tcW w:w="395" w:type="pct"/>
            <w:shd w:val="clear" w:color="auto" w:fill="auto"/>
            <w:noWrap/>
          </w:tcPr>
          <w:p w14:paraId="2840F204" w14:textId="7B32474B" w:rsidR="00E54672" w:rsidRPr="00AD0EBB" w:rsidRDefault="00E54672" w:rsidP="00E54672">
            <w:pPr>
              <w:pStyle w:val="Normaltabla"/>
            </w:pPr>
          </w:p>
        </w:tc>
        <w:tc>
          <w:tcPr>
            <w:tcW w:w="1459" w:type="pct"/>
          </w:tcPr>
          <w:p w14:paraId="5E914DB5" w14:textId="77AE77AE" w:rsidR="00E54672" w:rsidRPr="00AD0EBB" w:rsidRDefault="00E54672" w:rsidP="00E54672">
            <w:pPr>
              <w:pStyle w:val="Normaltabla"/>
            </w:pPr>
          </w:p>
        </w:tc>
        <w:tc>
          <w:tcPr>
            <w:tcW w:w="633" w:type="pct"/>
          </w:tcPr>
          <w:p w14:paraId="075EF2D2" w14:textId="5B12B4C9" w:rsidR="00E54672" w:rsidRPr="00AD0EBB" w:rsidRDefault="00E54672" w:rsidP="00E54672">
            <w:pPr>
              <w:pStyle w:val="Normaltabla"/>
            </w:pPr>
          </w:p>
        </w:tc>
        <w:tc>
          <w:tcPr>
            <w:tcW w:w="824" w:type="pct"/>
          </w:tcPr>
          <w:p w14:paraId="60962280" w14:textId="5DD1F78D" w:rsidR="00E54672" w:rsidRPr="00AD0EBB" w:rsidRDefault="00E54672" w:rsidP="00E54672">
            <w:pPr>
              <w:pStyle w:val="Normaltabla"/>
            </w:pPr>
          </w:p>
        </w:tc>
        <w:tc>
          <w:tcPr>
            <w:tcW w:w="504" w:type="pct"/>
          </w:tcPr>
          <w:p w14:paraId="7AB67BE3" w14:textId="53542310" w:rsidR="00E54672" w:rsidRPr="00AD0EBB" w:rsidRDefault="00E54672" w:rsidP="00E54672">
            <w:pPr>
              <w:pStyle w:val="Normaltabla"/>
            </w:pPr>
          </w:p>
        </w:tc>
        <w:tc>
          <w:tcPr>
            <w:tcW w:w="722" w:type="pct"/>
          </w:tcPr>
          <w:p w14:paraId="45BBA92D" w14:textId="5B5B2981" w:rsidR="00E54672" w:rsidRPr="00AD0EBB" w:rsidRDefault="00E54672" w:rsidP="00E54672">
            <w:pPr>
              <w:pStyle w:val="Normaltabla"/>
            </w:pPr>
          </w:p>
        </w:tc>
      </w:tr>
      <w:tr w:rsidR="00E54672" w:rsidRPr="00963F4D" w14:paraId="33A4ACA8" w14:textId="77777777" w:rsidTr="00E54672">
        <w:trPr>
          <w:jc w:val="center"/>
        </w:trPr>
        <w:tc>
          <w:tcPr>
            <w:tcW w:w="463" w:type="pct"/>
            <w:shd w:val="clear" w:color="auto" w:fill="auto"/>
            <w:noWrap/>
          </w:tcPr>
          <w:p w14:paraId="11B0E372" w14:textId="3FA1BE99" w:rsidR="00E54672" w:rsidRPr="00AD0EBB" w:rsidRDefault="00E54672" w:rsidP="00E54672">
            <w:pPr>
              <w:pStyle w:val="Normaltabla"/>
            </w:pPr>
            <w:r w:rsidRPr="002A2901">
              <w:t>6</w:t>
            </w:r>
          </w:p>
        </w:tc>
        <w:tc>
          <w:tcPr>
            <w:tcW w:w="395" w:type="pct"/>
            <w:shd w:val="clear" w:color="auto" w:fill="auto"/>
            <w:noWrap/>
          </w:tcPr>
          <w:p w14:paraId="4A1252D9" w14:textId="3B19D776" w:rsidR="00E54672" w:rsidRPr="00AD0EBB" w:rsidRDefault="00E54672" w:rsidP="00E54672">
            <w:pPr>
              <w:pStyle w:val="Normaltabla"/>
            </w:pPr>
            <w:r w:rsidRPr="002A2901">
              <w:t>2</w:t>
            </w:r>
          </w:p>
        </w:tc>
        <w:tc>
          <w:tcPr>
            <w:tcW w:w="1459" w:type="pct"/>
          </w:tcPr>
          <w:p w14:paraId="3C011EC8" w14:textId="696BA893" w:rsidR="00E54672" w:rsidRPr="00AD0EBB" w:rsidRDefault="00E54672" w:rsidP="00E54672">
            <w:pPr>
              <w:pStyle w:val="Normaltabla"/>
            </w:pPr>
            <w:r w:rsidRPr="002A2901">
              <w:t xml:space="preserve"> Tipo_fichero</w:t>
            </w:r>
          </w:p>
        </w:tc>
        <w:tc>
          <w:tcPr>
            <w:tcW w:w="633" w:type="pct"/>
          </w:tcPr>
          <w:p w14:paraId="1206B13B" w14:textId="622F0005" w:rsidR="00E54672" w:rsidRPr="00AD0EBB" w:rsidRDefault="00E54672" w:rsidP="00E54672">
            <w:pPr>
              <w:pStyle w:val="Normaltabla"/>
            </w:pPr>
            <w:r w:rsidRPr="002A2901">
              <w:t>Signed short</w:t>
            </w:r>
          </w:p>
        </w:tc>
        <w:tc>
          <w:tcPr>
            <w:tcW w:w="824" w:type="pct"/>
          </w:tcPr>
          <w:p w14:paraId="25C9DE5B" w14:textId="402099E1" w:rsidR="00E54672" w:rsidRPr="00AD0EBB" w:rsidRDefault="00E54672" w:rsidP="00E54672">
            <w:pPr>
              <w:pStyle w:val="Normaltabla"/>
            </w:pPr>
            <w:r w:rsidRPr="002A2901">
              <w:t>Tipo de fichero adjunto</w:t>
            </w:r>
          </w:p>
        </w:tc>
        <w:tc>
          <w:tcPr>
            <w:tcW w:w="504" w:type="pct"/>
          </w:tcPr>
          <w:p w14:paraId="4C640C32" w14:textId="3DBC3351" w:rsidR="00E54672" w:rsidRPr="00AD0EBB" w:rsidRDefault="00E54672" w:rsidP="00E54672">
            <w:pPr>
              <w:pStyle w:val="Normaltabla"/>
            </w:pPr>
            <w:r w:rsidRPr="002A2901">
              <w:t>Si</w:t>
            </w:r>
          </w:p>
        </w:tc>
        <w:tc>
          <w:tcPr>
            <w:tcW w:w="722" w:type="pct"/>
          </w:tcPr>
          <w:p w14:paraId="3534AA6A" w14:textId="78097773" w:rsidR="00E54672" w:rsidRPr="00AD0EBB" w:rsidRDefault="00E54672" w:rsidP="00E54672">
            <w:pPr>
              <w:pStyle w:val="Normaltabla"/>
            </w:pPr>
            <w:r w:rsidRPr="002A2901">
              <w:t xml:space="preserve"> </w:t>
            </w:r>
          </w:p>
        </w:tc>
      </w:tr>
      <w:tr w:rsidR="00E54672" w:rsidRPr="00963F4D" w14:paraId="6E1E31F5" w14:textId="77777777" w:rsidTr="00E54672">
        <w:trPr>
          <w:jc w:val="center"/>
        </w:trPr>
        <w:tc>
          <w:tcPr>
            <w:tcW w:w="463" w:type="pct"/>
            <w:shd w:val="clear" w:color="auto" w:fill="auto"/>
            <w:noWrap/>
          </w:tcPr>
          <w:p w14:paraId="4F806DAA" w14:textId="1E386C7E" w:rsidR="00E54672" w:rsidRPr="00AD0EBB" w:rsidRDefault="00E54672" w:rsidP="00E54672">
            <w:pPr>
              <w:pStyle w:val="Normaltabla"/>
            </w:pPr>
            <w:r w:rsidRPr="002A2901">
              <w:t>8</w:t>
            </w:r>
          </w:p>
        </w:tc>
        <w:tc>
          <w:tcPr>
            <w:tcW w:w="395" w:type="pct"/>
            <w:shd w:val="clear" w:color="auto" w:fill="auto"/>
            <w:noWrap/>
          </w:tcPr>
          <w:p w14:paraId="0CFBFB49" w14:textId="75A6DF08" w:rsidR="00E54672" w:rsidRPr="00AD0EBB" w:rsidRDefault="00E54672" w:rsidP="00E54672">
            <w:pPr>
              <w:pStyle w:val="Normaltabla"/>
            </w:pPr>
            <w:r w:rsidRPr="002A2901">
              <w:t>2</w:t>
            </w:r>
          </w:p>
        </w:tc>
        <w:tc>
          <w:tcPr>
            <w:tcW w:w="1459" w:type="pct"/>
          </w:tcPr>
          <w:p w14:paraId="39E3E1E8" w14:textId="1DC73E21" w:rsidR="00E54672" w:rsidRPr="00AD0EBB" w:rsidRDefault="00E54672" w:rsidP="00E54672">
            <w:pPr>
              <w:pStyle w:val="Normaltabla"/>
            </w:pPr>
            <w:r w:rsidRPr="002A2901">
              <w:t xml:space="preserve"> Formato_fichero</w:t>
            </w:r>
          </w:p>
        </w:tc>
        <w:tc>
          <w:tcPr>
            <w:tcW w:w="633" w:type="pct"/>
          </w:tcPr>
          <w:p w14:paraId="765E5892" w14:textId="7FA73427" w:rsidR="00E54672" w:rsidRPr="00AD0EBB" w:rsidRDefault="00E54672" w:rsidP="00E54672">
            <w:pPr>
              <w:pStyle w:val="Normaltabla"/>
            </w:pPr>
            <w:r w:rsidRPr="002A2901">
              <w:t>Signed short</w:t>
            </w:r>
          </w:p>
        </w:tc>
        <w:tc>
          <w:tcPr>
            <w:tcW w:w="824" w:type="pct"/>
          </w:tcPr>
          <w:p w14:paraId="1C78CA55" w14:textId="4C88B6E6" w:rsidR="00E54672" w:rsidRPr="00AD0EBB" w:rsidRDefault="00E54672" w:rsidP="00E54672">
            <w:pPr>
              <w:pStyle w:val="Normaltabla"/>
            </w:pPr>
            <w:r w:rsidRPr="002A2901">
              <w:t>Formato del Fichero Adjunto</w:t>
            </w:r>
          </w:p>
        </w:tc>
        <w:tc>
          <w:tcPr>
            <w:tcW w:w="504" w:type="pct"/>
          </w:tcPr>
          <w:p w14:paraId="60F6EAEE" w14:textId="33DD83C6" w:rsidR="00E54672" w:rsidRPr="00AD0EBB" w:rsidRDefault="00E54672" w:rsidP="00E54672">
            <w:pPr>
              <w:pStyle w:val="Normaltabla"/>
            </w:pPr>
            <w:r w:rsidRPr="002A2901">
              <w:t>Si</w:t>
            </w:r>
          </w:p>
        </w:tc>
        <w:tc>
          <w:tcPr>
            <w:tcW w:w="722" w:type="pct"/>
          </w:tcPr>
          <w:p w14:paraId="7B9F944F" w14:textId="54152430" w:rsidR="00E54672" w:rsidRPr="00AD0EBB" w:rsidRDefault="00E54672" w:rsidP="00E54672">
            <w:pPr>
              <w:pStyle w:val="Normaltabla"/>
            </w:pPr>
            <w:r w:rsidRPr="002A2901">
              <w:t xml:space="preserve"> </w:t>
            </w:r>
          </w:p>
        </w:tc>
      </w:tr>
      <w:tr w:rsidR="00E54672" w:rsidRPr="00963F4D" w14:paraId="455B1649" w14:textId="77777777" w:rsidTr="00E54672">
        <w:trPr>
          <w:jc w:val="center"/>
        </w:trPr>
        <w:tc>
          <w:tcPr>
            <w:tcW w:w="463" w:type="pct"/>
            <w:shd w:val="clear" w:color="auto" w:fill="auto"/>
            <w:noWrap/>
          </w:tcPr>
          <w:p w14:paraId="176F78E5" w14:textId="4A1A166F" w:rsidR="00E54672" w:rsidRPr="00AD0EBB" w:rsidRDefault="00E54672" w:rsidP="00E54672">
            <w:pPr>
              <w:pStyle w:val="Normaltabla"/>
            </w:pPr>
            <w:r w:rsidRPr="002A2901">
              <w:t>10</w:t>
            </w:r>
          </w:p>
        </w:tc>
        <w:tc>
          <w:tcPr>
            <w:tcW w:w="395" w:type="pct"/>
            <w:shd w:val="clear" w:color="auto" w:fill="auto"/>
            <w:noWrap/>
          </w:tcPr>
          <w:p w14:paraId="2A7DAA75" w14:textId="65DB87B9" w:rsidR="00E54672" w:rsidRPr="00AD0EBB" w:rsidRDefault="00E54672" w:rsidP="00E54672">
            <w:pPr>
              <w:pStyle w:val="Normaltabla"/>
            </w:pPr>
            <w:r w:rsidRPr="002A2901">
              <w:t>4</w:t>
            </w:r>
          </w:p>
        </w:tc>
        <w:tc>
          <w:tcPr>
            <w:tcW w:w="1459" w:type="pct"/>
          </w:tcPr>
          <w:p w14:paraId="32010600" w14:textId="31F2B786" w:rsidR="00E54672" w:rsidRPr="00AD0EBB" w:rsidRDefault="00E54672" w:rsidP="00E54672">
            <w:pPr>
              <w:pStyle w:val="Normaltabla"/>
            </w:pPr>
            <w:r w:rsidRPr="002A2901">
              <w:t xml:space="preserve"> Longitud_fichero</w:t>
            </w:r>
          </w:p>
        </w:tc>
        <w:tc>
          <w:tcPr>
            <w:tcW w:w="633" w:type="pct"/>
          </w:tcPr>
          <w:p w14:paraId="6C4FEA04" w14:textId="4777580F" w:rsidR="00E54672" w:rsidRPr="00AD0EBB" w:rsidRDefault="00E54672" w:rsidP="00E54672">
            <w:pPr>
              <w:pStyle w:val="Normaltabla"/>
            </w:pPr>
            <w:r w:rsidRPr="002A2901">
              <w:t>Signed integer</w:t>
            </w:r>
          </w:p>
        </w:tc>
        <w:tc>
          <w:tcPr>
            <w:tcW w:w="824" w:type="pct"/>
          </w:tcPr>
          <w:p w14:paraId="50D18840" w14:textId="487A231F" w:rsidR="00E54672" w:rsidRPr="00AD0EBB" w:rsidRDefault="00E54672" w:rsidP="00E54672">
            <w:pPr>
              <w:pStyle w:val="Normaltabla"/>
            </w:pPr>
            <w:r w:rsidRPr="002A2901">
              <w:t>Longitud del fichero adjunto</w:t>
            </w:r>
          </w:p>
        </w:tc>
        <w:tc>
          <w:tcPr>
            <w:tcW w:w="504" w:type="pct"/>
          </w:tcPr>
          <w:p w14:paraId="1164CF34" w14:textId="10A236C7" w:rsidR="00E54672" w:rsidRPr="00AD0EBB" w:rsidRDefault="00E54672" w:rsidP="00E54672">
            <w:pPr>
              <w:pStyle w:val="Normaltabla"/>
            </w:pPr>
            <w:r w:rsidRPr="002A2901">
              <w:t>Si</w:t>
            </w:r>
          </w:p>
        </w:tc>
        <w:tc>
          <w:tcPr>
            <w:tcW w:w="722" w:type="pct"/>
          </w:tcPr>
          <w:p w14:paraId="636DAA19" w14:textId="3A1C33F4" w:rsidR="00E54672" w:rsidRPr="00AD0EBB" w:rsidRDefault="00E54672" w:rsidP="00E54672">
            <w:pPr>
              <w:pStyle w:val="Normaltabla"/>
            </w:pPr>
            <w:r w:rsidRPr="002A2901">
              <w:t xml:space="preserve"> </w:t>
            </w:r>
          </w:p>
        </w:tc>
      </w:tr>
      <w:tr w:rsidR="00E54672" w:rsidRPr="00963F4D" w14:paraId="21D0B0C4" w14:textId="77777777" w:rsidTr="00E54672">
        <w:trPr>
          <w:jc w:val="center"/>
        </w:trPr>
        <w:tc>
          <w:tcPr>
            <w:tcW w:w="463" w:type="pct"/>
            <w:shd w:val="clear" w:color="auto" w:fill="auto"/>
            <w:noWrap/>
          </w:tcPr>
          <w:p w14:paraId="5272BEC5" w14:textId="6701F24D" w:rsidR="00E54672" w:rsidRPr="00AD0EBB" w:rsidRDefault="00E54672" w:rsidP="00E54672">
            <w:pPr>
              <w:pStyle w:val="Normaltabla"/>
            </w:pPr>
            <w:r w:rsidRPr="002A2901">
              <w:t>14</w:t>
            </w:r>
          </w:p>
        </w:tc>
        <w:tc>
          <w:tcPr>
            <w:tcW w:w="395" w:type="pct"/>
            <w:shd w:val="clear" w:color="auto" w:fill="auto"/>
            <w:noWrap/>
          </w:tcPr>
          <w:p w14:paraId="170D5F1D" w14:textId="50B96BEF" w:rsidR="00E54672" w:rsidRPr="00AD0EBB" w:rsidRDefault="00E54672" w:rsidP="00E54672">
            <w:pPr>
              <w:pStyle w:val="Normaltabla"/>
            </w:pPr>
            <w:r w:rsidRPr="002A2901">
              <w:t>2</w:t>
            </w:r>
          </w:p>
        </w:tc>
        <w:tc>
          <w:tcPr>
            <w:tcW w:w="1459" w:type="pct"/>
          </w:tcPr>
          <w:p w14:paraId="7706A350" w14:textId="746E823E" w:rsidR="00E54672" w:rsidRPr="00AD0EBB" w:rsidRDefault="00E54672" w:rsidP="00E54672">
            <w:pPr>
              <w:pStyle w:val="Normaltabla"/>
            </w:pPr>
            <w:r w:rsidRPr="002A2901">
              <w:t xml:space="preserve"> Longitud_nombre_fichero</w:t>
            </w:r>
          </w:p>
        </w:tc>
        <w:tc>
          <w:tcPr>
            <w:tcW w:w="633" w:type="pct"/>
          </w:tcPr>
          <w:p w14:paraId="54B434B7" w14:textId="4E877D3B" w:rsidR="00E54672" w:rsidRPr="00AD0EBB" w:rsidRDefault="00E54672" w:rsidP="00E54672">
            <w:pPr>
              <w:pStyle w:val="Normaltabla"/>
            </w:pPr>
            <w:r w:rsidRPr="002A2901">
              <w:t>Signed short</w:t>
            </w:r>
          </w:p>
        </w:tc>
        <w:tc>
          <w:tcPr>
            <w:tcW w:w="824" w:type="pct"/>
          </w:tcPr>
          <w:p w14:paraId="205725AD" w14:textId="3EDC3240" w:rsidR="00E54672" w:rsidRPr="00AD0EBB" w:rsidRDefault="00E54672" w:rsidP="00E54672">
            <w:pPr>
              <w:pStyle w:val="Normaltabla"/>
            </w:pPr>
            <w:r w:rsidRPr="002A2901">
              <w:t xml:space="preserve">Longitud del nombre del fichero </w:t>
            </w:r>
            <w:r w:rsidRPr="002A2901">
              <w:lastRenderedPageBreak/>
              <w:t>adjunto</w:t>
            </w:r>
          </w:p>
        </w:tc>
        <w:tc>
          <w:tcPr>
            <w:tcW w:w="504" w:type="pct"/>
          </w:tcPr>
          <w:p w14:paraId="4A4D257B" w14:textId="208097B8" w:rsidR="00E54672" w:rsidRPr="00AD0EBB" w:rsidRDefault="00E54672" w:rsidP="00E54672">
            <w:pPr>
              <w:pStyle w:val="Normaltabla"/>
            </w:pPr>
            <w:r w:rsidRPr="002A2901">
              <w:lastRenderedPageBreak/>
              <w:t>Si</w:t>
            </w:r>
          </w:p>
        </w:tc>
        <w:tc>
          <w:tcPr>
            <w:tcW w:w="722" w:type="pct"/>
          </w:tcPr>
          <w:p w14:paraId="0CA3AC0A" w14:textId="004938DA" w:rsidR="00E54672" w:rsidRPr="00AD0EBB" w:rsidRDefault="00E54672" w:rsidP="00E54672">
            <w:pPr>
              <w:pStyle w:val="Normaltabla"/>
            </w:pPr>
            <w:r w:rsidRPr="002A2901">
              <w:t xml:space="preserve"> </w:t>
            </w:r>
          </w:p>
        </w:tc>
      </w:tr>
      <w:tr w:rsidR="00E54672" w:rsidRPr="00963F4D" w14:paraId="7B519D24" w14:textId="77777777" w:rsidTr="00E54672">
        <w:trPr>
          <w:jc w:val="center"/>
        </w:trPr>
        <w:tc>
          <w:tcPr>
            <w:tcW w:w="463" w:type="pct"/>
            <w:shd w:val="clear" w:color="auto" w:fill="auto"/>
            <w:noWrap/>
          </w:tcPr>
          <w:p w14:paraId="5E1A26CB" w14:textId="1416AFDB" w:rsidR="00E54672" w:rsidRPr="00AD0EBB" w:rsidRDefault="00E54672" w:rsidP="00E54672">
            <w:pPr>
              <w:pStyle w:val="Normaltabla"/>
            </w:pPr>
            <w:r w:rsidRPr="002A2901">
              <w:t>16</w:t>
            </w:r>
          </w:p>
        </w:tc>
        <w:tc>
          <w:tcPr>
            <w:tcW w:w="395" w:type="pct"/>
            <w:shd w:val="clear" w:color="auto" w:fill="auto"/>
            <w:noWrap/>
          </w:tcPr>
          <w:p w14:paraId="2C4F208D" w14:textId="456521ED" w:rsidR="00E54672" w:rsidRPr="00AD0EBB" w:rsidRDefault="00E54672" w:rsidP="00E54672">
            <w:pPr>
              <w:pStyle w:val="Normaltabla"/>
            </w:pPr>
            <w:r w:rsidRPr="002A2901">
              <w:t>4</w:t>
            </w:r>
          </w:p>
        </w:tc>
        <w:tc>
          <w:tcPr>
            <w:tcW w:w="1459" w:type="pct"/>
          </w:tcPr>
          <w:p w14:paraId="72A07CCA" w14:textId="53D3603D" w:rsidR="00E54672" w:rsidRPr="00AD0EBB" w:rsidRDefault="00E54672" w:rsidP="00E54672">
            <w:pPr>
              <w:pStyle w:val="Normaltabla"/>
            </w:pPr>
            <w:r w:rsidRPr="002A2901">
              <w:t xml:space="preserve"> Longitud_firma_fichero</w:t>
            </w:r>
          </w:p>
        </w:tc>
        <w:tc>
          <w:tcPr>
            <w:tcW w:w="633" w:type="pct"/>
          </w:tcPr>
          <w:p w14:paraId="11E03ABC" w14:textId="6F1FD9BA" w:rsidR="00E54672" w:rsidRPr="00AD0EBB" w:rsidRDefault="00E54672" w:rsidP="00E54672">
            <w:pPr>
              <w:pStyle w:val="Normaltabla"/>
            </w:pPr>
            <w:r w:rsidRPr="002A2901">
              <w:t>Signed integer</w:t>
            </w:r>
          </w:p>
        </w:tc>
        <w:tc>
          <w:tcPr>
            <w:tcW w:w="824" w:type="pct"/>
          </w:tcPr>
          <w:p w14:paraId="623A00C2" w14:textId="33F09F0B" w:rsidR="00E54672" w:rsidRPr="00AD0EBB" w:rsidRDefault="00E54672" w:rsidP="00E54672">
            <w:pPr>
              <w:pStyle w:val="Normaltabla"/>
            </w:pPr>
            <w:r w:rsidRPr="002A2901">
              <w:t>Longitud de la firma del fichero adjunto</w:t>
            </w:r>
          </w:p>
        </w:tc>
        <w:tc>
          <w:tcPr>
            <w:tcW w:w="504" w:type="pct"/>
          </w:tcPr>
          <w:p w14:paraId="663BF0BC" w14:textId="3112472F" w:rsidR="00E54672" w:rsidRPr="00AD0EBB" w:rsidRDefault="00E54672" w:rsidP="00E54672">
            <w:pPr>
              <w:pStyle w:val="Normaltabla"/>
            </w:pPr>
            <w:r w:rsidRPr="002A2901">
              <w:t>Si</w:t>
            </w:r>
          </w:p>
        </w:tc>
        <w:tc>
          <w:tcPr>
            <w:tcW w:w="722" w:type="pct"/>
          </w:tcPr>
          <w:p w14:paraId="248F4978" w14:textId="254195EA" w:rsidR="00E54672" w:rsidRPr="00AD0EBB" w:rsidRDefault="00E54672" w:rsidP="00E54672">
            <w:pPr>
              <w:pStyle w:val="Normaltabla"/>
            </w:pPr>
            <w:r w:rsidRPr="002A2901">
              <w:t xml:space="preserve"> </w:t>
            </w:r>
          </w:p>
        </w:tc>
      </w:tr>
      <w:tr w:rsidR="00E54672" w:rsidRPr="00963F4D" w14:paraId="7020C64D" w14:textId="77777777" w:rsidTr="00E54672">
        <w:trPr>
          <w:jc w:val="center"/>
        </w:trPr>
        <w:tc>
          <w:tcPr>
            <w:tcW w:w="463" w:type="pct"/>
            <w:shd w:val="clear" w:color="auto" w:fill="auto"/>
            <w:noWrap/>
          </w:tcPr>
          <w:p w14:paraId="51B2B807" w14:textId="6021028E" w:rsidR="00E54672" w:rsidRPr="00AD0EBB" w:rsidRDefault="00E54672" w:rsidP="00E54672">
            <w:pPr>
              <w:pStyle w:val="Normaltabla"/>
            </w:pPr>
            <w:r w:rsidRPr="002A2901">
              <w:t>20</w:t>
            </w:r>
          </w:p>
        </w:tc>
        <w:tc>
          <w:tcPr>
            <w:tcW w:w="395" w:type="pct"/>
            <w:shd w:val="clear" w:color="auto" w:fill="auto"/>
            <w:noWrap/>
          </w:tcPr>
          <w:p w14:paraId="504AC187" w14:textId="6D6BE58A" w:rsidR="00E54672" w:rsidRPr="00AD0EBB" w:rsidRDefault="00E54672" w:rsidP="00E54672">
            <w:pPr>
              <w:pStyle w:val="Normaltabla"/>
            </w:pPr>
            <w:r w:rsidRPr="002A2901">
              <w:t>r</w:t>
            </w:r>
          </w:p>
        </w:tc>
        <w:tc>
          <w:tcPr>
            <w:tcW w:w="1459" w:type="pct"/>
          </w:tcPr>
          <w:p w14:paraId="5EEF41D7" w14:textId="5F51C4CF" w:rsidR="00E54672" w:rsidRPr="00AD0EBB" w:rsidRDefault="00E54672" w:rsidP="00E54672">
            <w:pPr>
              <w:pStyle w:val="Normaltabla"/>
            </w:pPr>
            <w:r w:rsidRPr="002A2901">
              <w:t xml:space="preserve"> Nombre_fichero</w:t>
            </w:r>
          </w:p>
        </w:tc>
        <w:tc>
          <w:tcPr>
            <w:tcW w:w="633" w:type="pct"/>
          </w:tcPr>
          <w:p w14:paraId="1BBDC13B" w14:textId="5EF825C5" w:rsidR="00E54672" w:rsidRPr="00AD0EBB" w:rsidRDefault="00E54672" w:rsidP="00E54672">
            <w:pPr>
              <w:pStyle w:val="Normaltabla"/>
            </w:pPr>
            <w:r w:rsidRPr="002A2901">
              <w:t>String (ISO 8859-1)</w:t>
            </w:r>
          </w:p>
        </w:tc>
        <w:tc>
          <w:tcPr>
            <w:tcW w:w="824" w:type="pct"/>
          </w:tcPr>
          <w:p w14:paraId="59AAAC07" w14:textId="70CDD7F8" w:rsidR="00E54672" w:rsidRPr="00AD0EBB" w:rsidRDefault="00E54672" w:rsidP="00E54672">
            <w:pPr>
              <w:pStyle w:val="Normaltabla"/>
            </w:pPr>
            <w:r w:rsidRPr="002A2901">
              <w:t>Nombre del fichero adjunto</w:t>
            </w:r>
          </w:p>
        </w:tc>
        <w:tc>
          <w:tcPr>
            <w:tcW w:w="504" w:type="pct"/>
          </w:tcPr>
          <w:p w14:paraId="03968035" w14:textId="23E34A65" w:rsidR="00E54672" w:rsidRPr="00AD0EBB" w:rsidRDefault="00E54672" w:rsidP="00E54672">
            <w:pPr>
              <w:pStyle w:val="Normaltabla"/>
            </w:pPr>
            <w:r w:rsidRPr="002A2901">
              <w:t>si</w:t>
            </w:r>
          </w:p>
        </w:tc>
        <w:tc>
          <w:tcPr>
            <w:tcW w:w="722" w:type="pct"/>
          </w:tcPr>
          <w:p w14:paraId="3FC127CD" w14:textId="61A9BD8F" w:rsidR="00E54672" w:rsidRPr="00AD0EBB" w:rsidRDefault="00E54672" w:rsidP="00E54672">
            <w:pPr>
              <w:pStyle w:val="Normaltabla"/>
            </w:pPr>
            <w:r w:rsidRPr="002A2901">
              <w:t xml:space="preserve"> </w:t>
            </w:r>
          </w:p>
        </w:tc>
      </w:tr>
      <w:tr w:rsidR="00E54672" w:rsidRPr="00963F4D" w14:paraId="20BF0E3B" w14:textId="77777777" w:rsidTr="00E54672">
        <w:trPr>
          <w:jc w:val="center"/>
        </w:trPr>
        <w:tc>
          <w:tcPr>
            <w:tcW w:w="463" w:type="pct"/>
            <w:shd w:val="clear" w:color="auto" w:fill="auto"/>
            <w:noWrap/>
          </w:tcPr>
          <w:p w14:paraId="3F0932EB" w14:textId="47DA11FB" w:rsidR="00E54672" w:rsidRPr="00AD0EBB" w:rsidRDefault="00E54672" w:rsidP="00E54672">
            <w:pPr>
              <w:pStyle w:val="Normaltabla"/>
            </w:pPr>
            <w:r w:rsidRPr="002A2901">
              <w:t>20 + r</w:t>
            </w:r>
          </w:p>
        </w:tc>
        <w:tc>
          <w:tcPr>
            <w:tcW w:w="395" w:type="pct"/>
            <w:shd w:val="clear" w:color="auto" w:fill="auto"/>
            <w:noWrap/>
          </w:tcPr>
          <w:p w14:paraId="5EF32A93" w14:textId="13F0ADC4" w:rsidR="00E54672" w:rsidRPr="00AD0EBB" w:rsidRDefault="00E54672" w:rsidP="00E54672">
            <w:pPr>
              <w:pStyle w:val="Normaltabla"/>
            </w:pPr>
            <w:r w:rsidRPr="002A2901">
              <w:t>s</w:t>
            </w:r>
          </w:p>
        </w:tc>
        <w:tc>
          <w:tcPr>
            <w:tcW w:w="1459" w:type="pct"/>
          </w:tcPr>
          <w:p w14:paraId="31B53500" w14:textId="1346FB0B" w:rsidR="00E54672" w:rsidRPr="00AD0EBB" w:rsidRDefault="00E54672" w:rsidP="00E54672">
            <w:pPr>
              <w:pStyle w:val="Normaltabla"/>
            </w:pPr>
            <w:r w:rsidRPr="002A2901">
              <w:t xml:space="preserve"> Firma_fichero</w:t>
            </w:r>
          </w:p>
        </w:tc>
        <w:tc>
          <w:tcPr>
            <w:tcW w:w="633" w:type="pct"/>
          </w:tcPr>
          <w:p w14:paraId="0FBF148C" w14:textId="2519895F" w:rsidR="00E54672" w:rsidRPr="00AD0EBB" w:rsidRDefault="00E54672" w:rsidP="00E54672">
            <w:pPr>
              <w:pStyle w:val="Normaltabla"/>
            </w:pPr>
            <w:r w:rsidRPr="002A2901">
              <w:t>Binario</w:t>
            </w:r>
          </w:p>
        </w:tc>
        <w:tc>
          <w:tcPr>
            <w:tcW w:w="824" w:type="pct"/>
          </w:tcPr>
          <w:p w14:paraId="308406A4" w14:textId="5FB7DA13" w:rsidR="00E54672" w:rsidRPr="00AD0EBB" w:rsidRDefault="00E54672" w:rsidP="00E54672">
            <w:pPr>
              <w:pStyle w:val="Normaltabla"/>
            </w:pPr>
            <w:r w:rsidRPr="002A2901">
              <w:t>Firma del fichero.  En el caso de ir firmado la firma podrá ser CADES o PADES. En el caso de que la firma sea CADES contendrá la firma CADES del hash SHA-256 del fichero.</w:t>
            </w:r>
          </w:p>
        </w:tc>
        <w:tc>
          <w:tcPr>
            <w:tcW w:w="504" w:type="pct"/>
          </w:tcPr>
          <w:p w14:paraId="53FF9BDE" w14:textId="2B35FF91" w:rsidR="00E54672" w:rsidRPr="00AD0EBB" w:rsidRDefault="00E54672" w:rsidP="00E54672">
            <w:pPr>
              <w:pStyle w:val="Normaltabla"/>
            </w:pPr>
            <w:r w:rsidRPr="002A2901">
              <w:t>Si</w:t>
            </w:r>
          </w:p>
        </w:tc>
        <w:tc>
          <w:tcPr>
            <w:tcW w:w="722" w:type="pct"/>
          </w:tcPr>
          <w:p w14:paraId="100B68C5" w14:textId="519A3065" w:rsidR="00E54672" w:rsidRPr="00AD0EBB" w:rsidRDefault="00E54672" w:rsidP="00E54672">
            <w:pPr>
              <w:pStyle w:val="Normaltabla"/>
            </w:pPr>
            <w:r w:rsidRPr="002A2901">
              <w:t xml:space="preserve"> </w:t>
            </w:r>
          </w:p>
        </w:tc>
      </w:tr>
    </w:tbl>
    <w:p w14:paraId="316C504D" w14:textId="77777777" w:rsidR="00E54672" w:rsidRDefault="00E54672" w:rsidP="00E54672">
      <w:r>
        <w:t>A continuación, se detallan los valores posibles para los campos numero_fichero, formato_fichero y tipo_fichero:</w:t>
      </w:r>
    </w:p>
    <w:p w14:paraId="235178AF" w14:textId="6DEFC971" w:rsidR="00E54672" w:rsidRDefault="00E54672" w:rsidP="00A57658">
      <w:pPr>
        <w:pStyle w:val="Textovietanivel1"/>
      </w:pPr>
      <w:r>
        <w:t>Numero_fichero</w:t>
      </w:r>
    </w:p>
    <w:p w14:paraId="364426B0" w14:textId="0B6A8CCB" w:rsidR="00E54672" w:rsidRDefault="00E54672" w:rsidP="00E54672">
      <w:r>
        <w:t>Los ficheros que se enviarán en el mensaje CADES serán: el fichero XML devuelto por LexNET, un documento principal y de 0 a n documentos adjuntos. La cabecera de cada uno de esos ficheros podrá tener uno de los siguientes valores en el campo numero_fichero de su cabecera:</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E54672" w:rsidRPr="00AD0EBB" w14:paraId="0A8859E0"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65CEAE26" w14:textId="02178A31" w:rsidR="00E54672" w:rsidRPr="00AD0EBB" w:rsidRDefault="00E54672" w:rsidP="00A54BDE">
            <w:pPr>
              <w:pStyle w:val="TablaTtulo1"/>
            </w:pPr>
            <w:r>
              <w:lastRenderedPageBreak/>
              <w:t>fichero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44FBCA30" w14:textId="4BDA2E39" w:rsidR="00E54672" w:rsidRPr="00AD0EBB" w:rsidRDefault="00E54672" w:rsidP="00A54BDE">
            <w:pPr>
              <w:pStyle w:val="TablaTtulo1"/>
            </w:pPr>
            <w:r>
              <w:t>valor del campo numero_fichero de su cabecera</w:t>
            </w:r>
          </w:p>
        </w:tc>
      </w:tr>
      <w:tr w:rsidR="00E54672" w:rsidRPr="00963F4D" w14:paraId="2F86B179" w14:textId="77777777" w:rsidTr="00A54BDE">
        <w:trPr>
          <w:jc w:val="center"/>
        </w:trPr>
        <w:tc>
          <w:tcPr>
            <w:tcW w:w="1980" w:type="dxa"/>
            <w:shd w:val="clear" w:color="auto" w:fill="auto"/>
            <w:noWrap/>
          </w:tcPr>
          <w:p w14:paraId="2BEC8FF6" w14:textId="2BBE1168" w:rsidR="00E54672" w:rsidRPr="00AD0EBB" w:rsidRDefault="00491B19" w:rsidP="00A54BDE">
            <w:pPr>
              <w:pStyle w:val="Normaltabla"/>
            </w:pPr>
            <w:r>
              <w:t>Fichero XML</w:t>
            </w:r>
          </w:p>
        </w:tc>
        <w:tc>
          <w:tcPr>
            <w:tcW w:w="6752" w:type="dxa"/>
            <w:shd w:val="clear" w:color="auto" w:fill="auto"/>
            <w:noWrap/>
            <w:vAlign w:val="center"/>
          </w:tcPr>
          <w:p w14:paraId="2D5BA2F1" w14:textId="264BB32D" w:rsidR="00E54672" w:rsidRPr="00AD0EBB" w:rsidRDefault="00491B19" w:rsidP="00A54BDE">
            <w:pPr>
              <w:pStyle w:val="Normaltabla"/>
            </w:pPr>
            <w:r>
              <w:t>1</w:t>
            </w:r>
          </w:p>
        </w:tc>
      </w:tr>
      <w:tr w:rsidR="00E54672" w:rsidRPr="00963F4D" w14:paraId="5FD3FC2C" w14:textId="77777777" w:rsidTr="00A54BDE">
        <w:trPr>
          <w:jc w:val="center"/>
        </w:trPr>
        <w:tc>
          <w:tcPr>
            <w:tcW w:w="1980" w:type="dxa"/>
            <w:shd w:val="clear" w:color="auto" w:fill="auto"/>
            <w:noWrap/>
          </w:tcPr>
          <w:p w14:paraId="5D533217" w14:textId="6318D72E" w:rsidR="00E54672" w:rsidRPr="00AD0EBB" w:rsidRDefault="00491B19" w:rsidP="00A54BDE">
            <w:pPr>
              <w:pStyle w:val="Normaltabla"/>
            </w:pPr>
            <w:r>
              <w:t>Doc principal</w:t>
            </w:r>
          </w:p>
        </w:tc>
        <w:tc>
          <w:tcPr>
            <w:tcW w:w="6752" w:type="dxa"/>
            <w:shd w:val="clear" w:color="auto" w:fill="auto"/>
            <w:noWrap/>
            <w:vAlign w:val="center"/>
          </w:tcPr>
          <w:p w14:paraId="5BB592F7" w14:textId="1B1B6DCA" w:rsidR="00E54672" w:rsidRPr="00AD0EBB" w:rsidRDefault="00491B19" w:rsidP="00A54BDE">
            <w:pPr>
              <w:pStyle w:val="Normaltabla"/>
            </w:pPr>
            <w:r>
              <w:t>2</w:t>
            </w:r>
          </w:p>
        </w:tc>
      </w:tr>
      <w:tr w:rsidR="00E54672" w:rsidRPr="00963F4D" w14:paraId="028AF937" w14:textId="77777777" w:rsidTr="00A54BDE">
        <w:trPr>
          <w:jc w:val="center"/>
        </w:trPr>
        <w:tc>
          <w:tcPr>
            <w:tcW w:w="1980" w:type="dxa"/>
            <w:shd w:val="clear" w:color="auto" w:fill="auto"/>
            <w:noWrap/>
          </w:tcPr>
          <w:p w14:paraId="627E1A25" w14:textId="6E3466D0" w:rsidR="00E54672" w:rsidRPr="00AD0EBB" w:rsidRDefault="00491B19" w:rsidP="00A54BDE">
            <w:pPr>
              <w:pStyle w:val="Normaltabla"/>
            </w:pPr>
            <w:r>
              <w:t>Doc adjunto 1</w:t>
            </w:r>
          </w:p>
        </w:tc>
        <w:tc>
          <w:tcPr>
            <w:tcW w:w="6752" w:type="dxa"/>
            <w:shd w:val="clear" w:color="auto" w:fill="auto"/>
            <w:noWrap/>
            <w:vAlign w:val="center"/>
          </w:tcPr>
          <w:p w14:paraId="1ABDE871" w14:textId="727C37D4" w:rsidR="00E54672" w:rsidRPr="00AD0EBB" w:rsidRDefault="00491B19" w:rsidP="00A54BDE">
            <w:pPr>
              <w:pStyle w:val="Normaltabla"/>
            </w:pPr>
            <w:r>
              <w:t>3</w:t>
            </w:r>
          </w:p>
        </w:tc>
      </w:tr>
      <w:tr w:rsidR="00E54672" w:rsidRPr="00963F4D" w14:paraId="11CFC6FC" w14:textId="77777777" w:rsidTr="00A54BDE">
        <w:trPr>
          <w:jc w:val="center"/>
        </w:trPr>
        <w:tc>
          <w:tcPr>
            <w:tcW w:w="1980" w:type="dxa"/>
            <w:shd w:val="clear" w:color="auto" w:fill="auto"/>
            <w:noWrap/>
          </w:tcPr>
          <w:p w14:paraId="2887755E" w14:textId="2F04DC0A" w:rsidR="00E54672" w:rsidRPr="00AD0EBB" w:rsidRDefault="00491B19" w:rsidP="00A54BDE">
            <w:pPr>
              <w:pStyle w:val="Normaltabla"/>
            </w:pPr>
            <w:r>
              <w:t>…</w:t>
            </w:r>
          </w:p>
        </w:tc>
        <w:tc>
          <w:tcPr>
            <w:tcW w:w="6752" w:type="dxa"/>
            <w:shd w:val="clear" w:color="auto" w:fill="auto"/>
            <w:noWrap/>
            <w:vAlign w:val="center"/>
          </w:tcPr>
          <w:p w14:paraId="6FAE6E71" w14:textId="12CC6E7B" w:rsidR="00E54672" w:rsidRPr="00AD0EBB" w:rsidRDefault="00491B19" w:rsidP="00A54BDE">
            <w:pPr>
              <w:pStyle w:val="Normaltabla"/>
            </w:pPr>
            <w:r>
              <w:t>…</w:t>
            </w:r>
          </w:p>
        </w:tc>
      </w:tr>
      <w:tr w:rsidR="00E54672" w:rsidRPr="00963F4D" w14:paraId="54C255FE" w14:textId="77777777" w:rsidTr="00A54BDE">
        <w:trPr>
          <w:jc w:val="center"/>
        </w:trPr>
        <w:tc>
          <w:tcPr>
            <w:tcW w:w="1980" w:type="dxa"/>
            <w:shd w:val="clear" w:color="auto" w:fill="auto"/>
            <w:noWrap/>
          </w:tcPr>
          <w:p w14:paraId="6B11749B" w14:textId="1E255B68" w:rsidR="00E54672" w:rsidRPr="00AD0EBB" w:rsidRDefault="00491B19" w:rsidP="00A54BDE">
            <w:pPr>
              <w:pStyle w:val="Normaltabla"/>
            </w:pPr>
            <w:r>
              <w:t>Doc adjunto n</w:t>
            </w:r>
          </w:p>
        </w:tc>
        <w:tc>
          <w:tcPr>
            <w:tcW w:w="6752" w:type="dxa"/>
            <w:shd w:val="clear" w:color="auto" w:fill="auto"/>
            <w:noWrap/>
            <w:vAlign w:val="center"/>
          </w:tcPr>
          <w:p w14:paraId="17B34DF4" w14:textId="0CA1371E" w:rsidR="00E54672" w:rsidRPr="00AD0EBB" w:rsidRDefault="00491B19" w:rsidP="00A54BDE">
            <w:pPr>
              <w:pStyle w:val="Normaltabla"/>
            </w:pPr>
            <w:r>
              <w:t>3 + (n-1)</w:t>
            </w:r>
          </w:p>
        </w:tc>
      </w:tr>
    </w:tbl>
    <w:p w14:paraId="11A80544" w14:textId="287E0141" w:rsidR="00E54672" w:rsidRDefault="00491B19" w:rsidP="00A57658">
      <w:pPr>
        <w:pStyle w:val="Textovietanivel1"/>
      </w:pPr>
      <w:r w:rsidRPr="00491B19">
        <w:t>Formato_fichero</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491B19" w:rsidRPr="00AD0EBB" w14:paraId="1D3F1E78"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454E726A" w14:textId="7AFDED5E" w:rsidR="00491B19" w:rsidRPr="00AD0EBB" w:rsidRDefault="00491B19" w:rsidP="00A54BDE">
            <w:pPr>
              <w:pStyle w:val="TablaTtulo1"/>
            </w:pPr>
            <w:r>
              <w:t>valor</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6D8833FB" w14:textId="66BCFA55" w:rsidR="00491B19" w:rsidRPr="00AD0EBB" w:rsidRDefault="00491B19" w:rsidP="00A54BDE">
            <w:pPr>
              <w:pStyle w:val="TablaTtulo1"/>
            </w:pPr>
            <w:r>
              <w:t>descripción</w:t>
            </w:r>
          </w:p>
        </w:tc>
      </w:tr>
      <w:tr w:rsidR="00491B19" w:rsidRPr="00963F4D" w14:paraId="59E28984" w14:textId="77777777" w:rsidTr="00A54BDE">
        <w:trPr>
          <w:jc w:val="center"/>
        </w:trPr>
        <w:tc>
          <w:tcPr>
            <w:tcW w:w="1980" w:type="dxa"/>
            <w:shd w:val="clear" w:color="auto" w:fill="auto"/>
            <w:noWrap/>
          </w:tcPr>
          <w:p w14:paraId="1980A5DB" w14:textId="33B409E3" w:rsidR="00491B19" w:rsidRPr="00AD0EBB" w:rsidRDefault="00491B19" w:rsidP="00A54BDE">
            <w:pPr>
              <w:pStyle w:val="Normaltabla"/>
            </w:pPr>
            <w:r>
              <w:t>1</w:t>
            </w:r>
          </w:p>
        </w:tc>
        <w:tc>
          <w:tcPr>
            <w:tcW w:w="6752" w:type="dxa"/>
            <w:shd w:val="clear" w:color="auto" w:fill="auto"/>
            <w:noWrap/>
            <w:vAlign w:val="center"/>
          </w:tcPr>
          <w:p w14:paraId="7767883D" w14:textId="24610E7D" w:rsidR="00491B19" w:rsidRPr="00AD0EBB" w:rsidRDefault="00491B19" w:rsidP="00A54BDE">
            <w:pPr>
              <w:pStyle w:val="Normaltabla"/>
            </w:pPr>
            <w:r>
              <w:t>Fichero binario</w:t>
            </w:r>
          </w:p>
        </w:tc>
      </w:tr>
      <w:tr w:rsidR="00491B19" w:rsidRPr="00963F4D" w14:paraId="12DC239B" w14:textId="77777777" w:rsidTr="00A54BDE">
        <w:trPr>
          <w:jc w:val="center"/>
        </w:trPr>
        <w:tc>
          <w:tcPr>
            <w:tcW w:w="1980" w:type="dxa"/>
            <w:shd w:val="clear" w:color="auto" w:fill="auto"/>
            <w:noWrap/>
          </w:tcPr>
          <w:p w14:paraId="62C26272" w14:textId="55C3D242" w:rsidR="00491B19" w:rsidRPr="00AD0EBB" w:rsidRDefault="00491B19" w:rsidP="00A54BDE">
            <w:pPr>
              <w:pStyle w:val="Normaltabla"/>
            </w:pPr>
            <w:r>
              <w:t>2</w:t>
            </w:r>
          </w:p>
        </w:tc>
        <w:tc>
          <w:tcPr>
            <w:tcW w:w="6752" w:type="dxa"/>
            <w:shd w:val="clear" w:color="auto" w:fill="auto"/>
            <w:noWrap/>
            <w:vAlign w:val="center"/>
          </w:tcPr>
          <w:p w14:paraId="564792EB" w14:textId="20B0BD63" w:rsidR="00491B19" w:rsidRPr="00AD0EBB" w:rsidRDefault="00491B19" w:rsidP="00A54BDE">
            <w:pPr>
              <w:pStyle w:val="Normaltabla"/>
            </w:pPr>
            <w:r>
              <w:t>Fichero texto (base 64)</w:t>
            </w:r>
          </w:p>
        </w:tc>
      </w:tr>
    </w:tbl>
    <w:p w14:paraId="2DE81796" w14:textId="4CB424C5" w:rsidR="00491B19" w:rsidRDefault="00491B19" w:rsidP="00A57658">
      <w:pPr>
        <w:pStyle w:val="Textovietanivel1"/>
      </w:pPr>
      <w:r w:rsidRPr="00491B19">
        <w:t>Tipo_fichero</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491B19" w:rsidRPr="00AD0EBB" w14:paraId="4E5438D4"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2116332F" w14:textId="77777777" w:rsidR="00491B19" w:rsidRPr="00AD0EBB" w:rsidRDefault="00491B19" w:rsidP="00A54BDE">
            <w:pPr>
              <w:pStyle w:val="TablaTtulo1"/>
            </w:pPr>
            <w:r>
              <w:t>valor</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6BB65E80" w14:textId="6BDFA5FF" w:rsidR="00491B19" w:rsidRPr="00AD0EBB" w:rsidRDefault="00491B19" w:rsidP="00A54BDE">
            <w:pPr>
              <w:pStyle w:val="TablaTtulo1"/>
            </w:pPr>
            <w:r>
              <w:t>tipo</w:t>
            </w:r>
          </w:p>
        </w:tc>
      </w:tr>
      <w:tr w:rsidR="00491B19" w:rsidRPr="00963F4D" w14:paraId="23BD6194" w14:textId="77777777" w:rsidTr="00A54BDE">
        <w:trPr>
          <w:jc w:val="center"/>
        </w:trPr>
        <w:tc>
          <w:tcPr>
            <w:tcW w:w="1980" w:type="dxa"/>
            <w:shd w:val="clear" w:color="auto" w:fill="auto"/>
            <w:noWrap/>
          </w:tcPr>
          <w:p w14:paraId="1014FF40" w14:textId="77777777" w:rsidR="00491B19" w:rsidRPr="00AD0EBB" w:rsidRDefault="00491B19" w:rsidP="00A54BDE">
            <w:pPr>
              <w:pStyle w:val="Normaltabla"/>
            </w:pPr>
            <w:r>
              <w:t>1</w:t>
            </w:r>
          </w:p>
        </w:tc>
        <w:tc>
          <w:tcPr>
            <w:tcW w:w="6752" w:type="dxa"/>
            <w:shd w:val="clear" w:color="auto" w:fill="auto"/>
            <w:noWrap/>
            <w:vAlign w:val="center"/>
          </w:tcPr>
          <w:p w14:paraId="1090F2C0" w14:textId="356D635E" w:rsidR="00491B19" w:rsidRPr="00AD0EBB" w:rsidRDefault="00491B19" w:rsidP="00A54BDE">
            <w:pPr>
              <w:pStyle w:val="Normaltabla"/>
            </w:pPr>
            <w:r>
              <w:t>Fichero XML LexNET</w:t>
            </w:r>
          </w:p>
        </w:tc>
      </w:tr>
      <w:tr w:rsidR="00491B19" w:rsidRPr="00963F4D" w14:paraId="36A49746" w14:textId="77777777" w:rsidTr="00A54BDE">
        <w:trPr>
          <w:jc w:val="center"/>
        </w:trPr>
        <w:tc>
          <w:tcPr>
            <w:tcW w:w="1980" w:type="dxa"/>
            <w:shd w:val="clear" w:color="auto" w:fill="auto"/>
            <w:noWrap/>
          </w:tcPr>
          <w:p w14:paraId="33553C97" w14:textId="77777777" w:rsidR="00491B19" w:rsidRPr="00AD0EBB" w:rsidRDefault="00491B19" w:rsidP="00A54BDE">
            <w:pPr>
              <w:pStyle w:val="Normaltabla"/>
            </w:pPr>
            <w:r>
              <w:t>2</w:t>
            </w:r>
          </w:p>
        </w:tc>
        <w:tc>
          <w:tcPr>
            <w:tcW w:w="6752" w:type="dxa"/>
            <w:shd w:val="clear" w:color="auto" w:fill="auto"/>
            <w:noWrap/>
            <w:vAlign w:val="center"/>
          </w:tcPr>
          <w:p w14:paraId="68022DD1" w14:textId="0E7C24BD" w:rsidR="00491B19" w:rsidRPr="00AD0EBB" w:rsidRDefault="00491B19" w:rsidP="00A54BDE">
            <w:pPr>
              <w:pStyle w:val="Normaltabla"/>
            </w:pPr>
            <w:r>
              <w:t>Acuse de recibo</w:t>
            </w:r>
          </w:p>
        </w:tc>
      </w:tr>
      <w:tr w:rsidR="00491B19" w:rsidRPr="00963F4D" w14:paraId="1BF340FD" w14:textId="77777777" w:rsidTr="00A54BDE">
        <w:trPr>
          <w:jc w:val="center"/>
        </w:trPr>
        <w:tc>
          <w:tcPr>
            <w:tcW w:w="1980" w:type="dxa"/>
            <w:shd w:val="clear" w:color="auto" w:fill="auto"/>
            <w:noWrap/>
          </w:tcPr>
          <w:p w14:paraId="42C6D66A" w14:textId="7A744CC8" w:rsidR="00491B19" w:rsidRDefault="00491B19" w:rsidP="00A54BDE">
            <w:pPr>
              <w:pStyle w:val="Normaltabla"/>
            </w:pPr>
            <w:r>
              <w:t>3</w:t>
            </w:r>
          </w:p>
        </w:tc>
        <w:tc>
          <w:tcPr>
            <w:tcW w:w="6752" w:type="dxa"/>
            <w:shd w:val="clear" w:color="auto" w:fill="auto"/>
            <w:noWrap/>
            <w:vAlign w:val="center"/>
          </w:tcPr>
          <w:p w14:paraId="611C764D" w14:textId="3E507486" w:rsidR="00491B19" w:rsidRDefault="00491B19" w:rsidP="00A54BDE">
            <w:pPr>
              <w:pStyle w:val="Normaltabla"/>
            </w:pPr>
            <w:r>
              <w:t>Documento principal</w:t>
            </w:r>
          </w:p>
        </w:tc>
      </w:tr>
      <w:tr w:rsidR="00491B19" w:rsidRPr="00963F4D" w14:paraId="283465B3" w14:textId="77777777" w:rsidTr="00A54BDE">
        <w:trPr>
          <w:jc w:val="center"/>
        </w:trPr>
        <w:tc>
          <w:tcPr>
            <w:tcW w:w="1980" w:type="dxa"/>
            <w:shd w:val="clear" w:color="auto" w:fill="auto"/>
            <w:noWrap/>
          </w:tcPr>
          <w:p w14:paraId="79E02B9D" w14:textId="79C89136" w:rsidR="00491B19" w:rsidRDefault="00491B19" w:rsidP="00A54BDE">
            <w:pPr>
              <w:pStyle w:val="Normaltabla"/>
            </w:pPr>
            <w:r>
              <w:t>5</w:t>
            </w:r>
          </w:p>
        </w:tc>
        <w:tc>
          <w:tcPr>
            <w:tcW w:w="6752" w:type="dxa"/>
            <w:shd w:val="clear" w:color="auto" w:fill="auto"/>
            <w:noWrap/>
            <w:vAlign w:val="center"/>
          </w:tcPr>
          <w:p w14:paraId="27F61FF3" w14:textId="7370D8B1" w:rsidR="00491B19" w:rsidRDefault="00491B19" w:rsidP="00A54BDE">
            <w:pPr>
              <w:pStyle w:val="Normaltabla"/>
            </w:pPr>
            <w:r>
              <w:t>Documento anexo</w:t>
            </w:r>
          </w:p>
        </w:tc>
      </w:tr>
    </w:tbl>
    <w:p w14:paraId="426B4DAA" w14:textId="4D39C78D" w:rsidR="00491B19" w:rsidRPr="00E54672" w:rsidRDefault="00491B19" w:rsidP="00E54672">
      <w:r w:rsidRPr="00491B19">
        <w:t>En los apartados anteriores se ha explicado la estructura completa de un mensaje CADES que se enviaría a LexNET a través de EnviarBloque, basado en la plantilla devuelta tras la petición a los servicios web EnviarMensajeGeneral y EnviarVerificacionLecturaGeneral. A continuación, se detalla la estructura de la plantilla que deberá ser completada por el integrador para conseguir la estructura descrita en los párrafos anteriores</w:t>
      </w:r>
    </w:p>
    <w:p w14:paraId="671A391B" w14:textId="56EBECFB" w:rsidR="00605A12" w:rsidRDefault="00605A12" w:rsidP="00605A12">
      <w:pPr>
        <w:pStyle w:val="Ttulo4"/>
      </w:pPr>
      <w:r>
        <w:t>EnviarMensajeGeneral</w:t>
      </w:r>
    </w:p>
    <w:p w14:paraId="3DDB7C35" w14:textId="77777777" w:rsidR="00491B19" w:rsidRDefault="00491B19" w:rsidP="00491B19">
      <w:r>
        <w:t>La plantilla CADES devuelta por EnviarMensajeGeneral tiene la siguiente estructura:</w:t>
      </w:r>
    </w:p>
    <w:p w14:paraId="2838DBD1" w14:textId="1F18CFF5" w:rsidR="00491B19" w:rsidRDefault="00491B19" w:rsidP="00A57658">
      <w:pPr>
        <w:pStyle w:val="Textovietanivel1"/>
      </w:pPr>
      <w:r>
        <w:t xml:space="preserve">La cabecera principal del mensaje CADES. </w:t>
      </w:r>
    </w:p>
    <w:p w14:paraId="2855A8B5" w14:textId="5DE4956F" w:rsidR="00491B19" w:rsidRDefault="00491B19" w:rsidP="00A57658">
      <w:pPr>
        <w:pStyle w:val="Textovietanivel1"/>
      </w:pPr>
      <w:r>
        <w:t>La cabecera del fichero XML devuelto por LexNET</w:t>
      </w:r>
    </w:p>
    <w:p w14:paraId="33EF2C7E" w14:textId="5EE02C00" w:rsidR="00491B19" w:rsidRDefault="00491B19" w:rsidP="00A57658">
      <w:pPr>
        <w:pStyle w:val="Textovietanivel1"/>
      </w:pPr>
      <w:r>
        <w:t>El fichero XML generado por LexNET</w:t>
      </w:r>
    </w:p>
    <w:tbl>
      <w:tblPr>
        <w:tblW w:w="5180" w:type="dxa"/>
        <w:jc w:val="center"/>
        <w:tblCellMar>
          <w:left w:w="70" w:type="dxa"/>
          <w:right w:w="70" w:type="dxa"/>
        </w:tblCellMar>
        <w:tblLook w:val="04A0" w:firstRow="1" w:lastRow="0" w:firstColumn="1" w:lastColumn="0" w:noHBand="0" w:noVBand="1"/>
      </w:tblPr>
      <w:tblGrid>
        <w:gridCol w:w="1200"/>
        <w:gridCol w:w="2780"/>
        <w:gridCol w:w="1200"/>
      </w:tblGrid>
      <w:tr w:rsidR="00491B19" w:rsidRPr="008C6197" w14:paraId="1E84882E" w14:textId="77777777" w:rsidTr="00A54BDE">
        <w:trPr>
          <w:trHeight w:val="300"/>
          <w:jc w:val="center"/>
        </w:trPr>
        <w:tc>
          <w:tcPr>
            <w:tcW w:w="1200" w:type="dxa"/>
            <w:tcBorders>
              <w:top w:val="nil"/>
              <w:left w:val="nil"/>
              <w:bottom w:val="nil"/>
              <w:right w:val="nil"/>
            </w:tcBorders>
            <w:shd w:val="clear" w:color="auto" w:fill="auto"/>
            <w:noWrap/>
            <w:vAlign w:val="bottom"/>
            <w:hideMark/>
          </w:tcPr>
          <w:p w14:paraId="30335168" w14:textId="77777777" w:rsidR="00491B19" w:rsidRPr="00345375" w:rsidRDefault="00491B19" w:rsidP="00A54BDE">
            <w:pPr>
              <w:spacing w:line="240" w:lineRule="auto"/>
              <w:jc w:val="left"/>
              <w:rPr>
                <w:rFonts w:ascii="Calibri" w:hAnsi="Calibri"/>
                <w:color w:val="000000"/>
                <w:sz w:val="22"/>
                <w:szCs w:val="22"/>
                <w:lang w:val="es-ES_tradnl" w:eastAsia="es-ES"/>
              </w:rPr>
            </w:pPr>
          </w:p>
        </w:tc>
        <w:tc>
          <w:tcPr>
            <w:tcW w:w="2780" w:type="dxa"/>
            <w:tcBorders>
              <w:top w:val="nil"/>
              <w:left w:val="nil"/>
              <w:bottom w:val="nil"/>
              <w:right w:val="nil"/>
            </w:tcBorders>
            <w:shd w:val="clear" w:color="auto" w:fill="auto"/>
            <w:noWrap/>
            <w:vAlign w:val="bottom"/>
            <w:hideMark/>
          </w:tcPr>
          <w:p w14:paraId="3BC6CF49"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550AE874"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3AD2847" w14:textId="77777777" w:rsidTr="00A54BDE">
        <w:trPr>
          <w:trHeight w:val="300"/>
          <w:jc w:val="center"/>
        </w:trPr>
        <w:tc>
          <w:tcPr>
            <w:tcW w:w="1200" w:type="dxa"/>
            <w:tcBorders>
              <w:top w:val="nil"/>
              <w:left w:val="nil"/>
              <w:bottom w:val="nil"/>
              <w:right w:val="nil"/>
            </w:tcBorders>
            <w:shd w:val="clear" w:color="auto" w:fill="auto"/>
            <w:noWrap/>
            <w:vAlign w:val="bottom"/>
            <w:hideMark/>
          </w:tcPr>
          <w:p w14:paraId="5D68FE9D" w14:textId="77777777" w:rsidR="00491B19" w:rsidRPr="008C6197"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shd w:val="clear" w:color="auto" w:fill="auto"/>
            <w:noWrap/>
            <w:vAlign w:val="bottom"/>
            <w:hideMark/>
          </w:tcPr>
          <w:p w14:paraId="1FFCA5D4" w14:textId="77777777" w:rsidR="00491B19" w:rsidRPr="008C6197" w:rsidRDefault="00491B19" w:rsidP="00A54BDE">
            <w:pPr>
              <w:spacing w:line="240" w:lineRule="auto"/>
              <w:jc w:val="center"/>
              <w:rPr>
                <w:rFonts w:ascii="Calibri" w:hAnsi="Calibri"/>
                <w:b/>
                <w:bCs/>
                <w:color w:val="000000"/>
                <w:sz w:val="22"/>
                <w:szCs w:val="22"/>
                <w:lang w:eastAsia="es-ES"/>
              </w:rPr>
            </w:pPr>
            <w:r w:rsidRPr="008C6197">
              <w:rPr>
                <w:rFonts w:ascii="Calibri" w:hAnsi="Calibri"/>
                <w:b/>
                <w:bCs/>
                <w:color w:val="000000"/>
                <w:sz w:val="22"/>
                <w:szCs w:val="22"/>
                <w:lang w:eastAsia="es-ES"/>
              </w:rPr>
              <w:t xml:space="preserve">Plantilla </w:t>
            </w:r>
            <w:r>
              <w:rPr>
                <w:rFonts w:ascii="Calibri" w:hAnsi="Calibri"/>
                <w:b/>
                <w:bCs/>
                <w:color w:val="000000"/>
                <w:sz w:val="22"/>
                <w:szCs w:val="22"/>
                <w:lang w:eastAsia="es-ES"/>
              </w:rPr>
              <w:t>CADES</w:t>
            </w:r>
          </w:p>
        </w:tc>
        <w:tc>
          <w:tcPr>
            <w:tcW w:w="1200" w:type="dxa"/>
            <w:tcBorders>
              <w:top w:val="nil"/>
              <w:left w:val="nil"/>
              <w:bottom w:val="nil"/>
              <w:right w:val="nil"/>
            </w:tcBorders>
            <w:shd w:val="clear" w:color="auto" w:fill="auto"/>
            <w:noWrap/>
            <w:vAlign w:val="bottom"/>
            <w:hideMark/>
          </w:tcPr>
          <w:p w14:paraId="3A7272DC"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0A52D1F6" w14:textId="77777777" w:rsidTr="00A54BDE">
        <w:trPr>
          <w:trHeight w:val="315"/>
          <w:jc w:val="center"/>
        </w:trPr>
        <w:tc>
          <w:tcPr>
            <w:tcW w:w="1200" w:type="dxa"/>
            <w:tcBorders>
              <w:top w:val="nil"/>
              <w:left w:val="nil"/>
              <w:bottom w:val="nil"/>
              <w:right w:val="nil"/>
            </w:tcBorders>
            <w:shd w:val="clear" w:color="auto" w:fill="auto"/>
            <w:noWrap/>
            <w:vAlign w:val="bottom"/>
            <w:hideMark/>
          </w:tcPr>
          <w:p w14:paraId="34EF1B23" w14:textId="77777777" w:rsidR="00491B19" w:rsidRPr="008C6197" w:rsidRDefault="00491B19" w:rsidP="00A54BDE">
            <w:pPr>
              <w:spacing w:line="240" w:lineRule="auto"/>
              <w:jc w:val="right"/>
              <w:rPr>
                <w:rFonts w:ascii="Calibri" w:hAnsi="Calibri"/>
                <w:color w:val="000000"/>
                <w:szCs w:val="18"/>
                <w:lang w:eastAsia="es-ES"/>
              </w:rPr>
            </w:pPr>
          </w:p>
        </w:tc>
        <w:tc>
          <w:tcPr>
            <w:tcW w:w="2780" w:type="dxa"/>
            <w:tcBorders>
              <w:top w:val="nil"/>
              <w:left w:val="nil"/>
              <w:bottom w:val="nil"/>
              <w:right w:val="nil"/>
            </w:tcBorders>
            <w:shd w:val="clear" w:color="auto" w:fill="auto"/>
            <w:noWrap/>
            <w:vAlign w:val="bottom"/>
            <w:hideMark/>
          </w:tcPr>
          <w:p w14:paraId="53F0E468"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5B7749B0"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DDB7EA0" w14:textId="77777777" w:rsidTr="00A54BDE">
        <w:trPr>
          <w:trHeight w:val="315"/>
          <w:jc w:val="center"/>
        </w:trPr>
        <w:tc>
          <w:tcPr>
            <w:tcW w:w="1200" w:type="dxa"/>
            <w:tcBorders>
              <w:top w:val="nil"/>
              <w:left w:val="nil"/>
              <w:bottom w:val="nil"/>
              <w:right w:val="nil"/>
            </w:tcBorders>
            <w:shd w:val="clear" w:color="auto" w:fill="auto"/>
            <w:noWrap/>
            <w:hideMark/>
          </w:tcPr>
          <w:p w14:paraId="264D88DC"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single" w:sz="12" w:space="0" w:color="17375D"/>
              <w:left w:val="single" w:sz="12" w:space="0" w:color="17375D"/>
              <w:bottom w:val="nil"/>
              <w:right w:val="single" w:sz="12" w:space="0" w:color="17375D"/>
            </w:tcBorders>
            <w:shd w:val="clear" w:color="000000" w:fill="D8D8D8"/>
            <w:noWrap/>
            <w:vAlign w:val="bottom"/>
            <w:hideMark/>
          </w:tcPr>
          <w:p w14:paraId="07882622"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Cabecera principal sin firma</w:t>
            </w:r>
          </w:p>
        </w:tc>
        <w:tc>
          <w:tcPr>
            <w:tcW w:w="1200" w:type="dxa"/>
            <w:tcBorders>
              <w:top w:val="nil"/>
              <w:left w:val="nil"/>
              <w:bottom w:val="nil"/>
              <w:right w:val="nil"/>
            </w:tcBorders>
            <w:shd w:val="clear" w:color="auto" w:fill="auto"/>
            <w:noWrap/>
            <w:vAlign w:val="bottom"/>
            <w:hideMark/>
          </w:tcPr>
          <w:p w14:paraId="0D2BA166"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062173D3" w14:textId="77777777" w:rsidTr="00A54BDE">
        <w:trPr>
          <w:trHeight w:val="300"/>
          <w:jc w:val="center"/>
        </w:trPr>
        <w:tc>
          <w:tcPr>
            <w:tcW w:w="1200" w:type="dxa"/>
            <w:tcBorders>
              <w:top w:val="nil"/>
              <w:left w:val="nil"/>
              <w:bottom w:val="nil"/>
              <w:right w:val="nil"/>
            </w:tcBorders>
            <w:shd w:val="clear" w:color="auto" w:fill="auto"/>
            <w:noWrap/>
            <w:hideMark/>
          </w:tcPr>
          <w:p w14:paraId="48959F49"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2F0C8139"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DC6290C"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491FD35" w14:textId="77777777" w:rsidTr="00A54BDE">
        <w:trPr>
          <w:trHeight w:val="315"/>
          <w:jc w:val="center"/>
        </w:trPr>
        <w:tc>
          <w:tcPr>
            <w:tcW w:w="1200" w:type="dxa"/>
            <w:tcBorders>
              <w:top w:val="nil"/>
              <w:left w:val="nil"/>
              <w:bottom w:val="nil"/>
              <w:right w:val="nil"/>
            </w:tcBorders>
            <w:shd w:val="clear" w:color="auto" w:fill="auto"/>
            <w:noWrap/>
            <w:hideMark/>
          </w:tcPr>
          <w:p w14:paraId="4C651D8C"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single" w:sz="12" w:space="0" w:color="17375D"/>
              <w:right w:val="single" w:sz="12" w:space="0" w:color="17375D"/>
            </w:tcBorders>
            <w:shd w:val="clear" w:color="000000" w:fill="D8D8D8"/>
            <w:noWrap/>
            <w:vAlign w:val="bottom"/>
            <w:hideMark/>
          </w:tcPr>
          <w:p w14:paraId="5E2B7107"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439C0C55"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771C2685" w14:textId="77777777" w:rsidTr="00A54BDE">
        <w:trPr>
          <w:trHeight w:val="315"/>
          <w:jc w:val="center"/>
        </w:trPr>
        <w:tc>
          <w:tcPr>
            <w:tcW w:w="1200" w:type="dxa"/>
            <w:tcBorders>
              <w:top w:val="nil"/>
              <w:left w:val="nil"/>
              <w:bottom w:val="nil"/>
              <w:right w:val="nil"/>
            </w:tcBorders>
            <w:shd w:val="clear" w:color="auto" w:fill="auto"/>
            <w:noWrap/>
            <w:hideMark/>
          </w:tcPr>
          <w:p w14:paraId="7FABBC68" w14:textId="77777777" w:rsidR="00491B19" w:rsidRPr="008C6197" w:rsidRDefault="00491B19" w:rsidP="00A54BDE">
            <w:pPr>
              <w:spacing w:line="240" w:lineRule="auto"/>
              <w:jc w:val="righ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auto" w:fill="auto"/>
            <w:noWrap/>
            <w:vAlign w:val="bottom"/>
            <w:hideMark/>
          </w:tcPr>
          <w:p w14:paraId="7A67E008"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shd w:val="clear" w:color="auto" w:fill="auto"/>
            <w:noWrap/>
            <w:vAlign w:val="bottom"/>
            <w:hideMark/>
          </w:tcPr>
          <w:p w14:paraId="7E0A95A7"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7FFF2A34" w14:textId="77777777" w:rsidTr="00A54BDE">
        <w:trPr>
          <w:trHeight w:val="300"/>
          <w:jc w:val="center"/>
        </w:trPr>
        <w:tc>
          <w:tcPr>
            <w:tcW w:w="1200" w:type="dxa"/>
            <w:tcBorders>
              <w:top w:val="nil"/>
              <w:left w:val="nil"/>
              <w:bottom w:val="nil"/>
              <w:right w:val="nil"/>
            </w:tcBorders>
            <w:shd w:val="clear" w:color="auto" w:fill="auto"/>
            <w:noWrap/>
            <w:hideMark/>
          </w:tcPr>
          <w:p w14:paraId="0DFEAA17"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auto" w:fill="auto"/>
            <w:noWrap/>
            <w:vAlign w:val="bottom"/>
            <w:hideMark/>
          </w:tcPr>
          <w:p w14:paraId="7DCFEBE0"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2C98E112"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6216F80A" w14:textId="77777777" w:rsidTr="00A54BDE">
        <w:trPr>
          <w:trHeight w:val="300"/>
          <w:jc w:val="center"/>
        </w:trPr>
        <w:tc>
          <w:tcPr>
            <w:tcW w:w="1200" w:type="dxa"/>
            <w:tcBorders>
              <w:top w:val="nil"/>
              <w:left w:val="nil"/>
              <w:bottom w:val="nil"/>
              <w:right w:val="nil"/>
            </w:tcBorders>
            <w:shd w:val="clear" w:color="auto" w:fill="auto"/>
            <w:noWrap/>
            <w:hideMark/>
          </w:tcPr>
          <w:p w14:paraId="7B0315B5"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auto" w:fill="auto"/>
            <w:noWrap/>
            <w:vAlign w:val="bottom"/>
            <w:hideMark/>
          </w:tcPr>
          <w:p w14:paraId="4064B4AB"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7273DDF5"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436DBA27" w14:textId="77777777" w:rsidTr="00A54BDE">
        <w:trPr>
          <w:trHeight w:val="315"/>
          <w:jc w:val="center"/>
        </w:trPr>
        <w:tc>
          <w:tcPr>
            <w:tcW w:w="1200" w:type="dxa"/>
            <w:tcBorders>
              <w:top w:val="nil"/>
              <w:left w:val="nil"/>
              <w:bottom w:val="nil"/>
              <w:right w:val="nil"/>
            </w:tcBorders>
            <w:shd w:val="clear" w:color="auto" w:fill="auto"/>
            <w:noWrap/>
            <w:hideMark/>
          </w:tcPr>
          <w:p w14:paraId="2636712D"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shd w:val="clear" w:color="auto" w:fill="auto"/>
            <w:noWrap/>
            <w:vAlign w:val="bottom"/>
            <w:hideMark/>
          </w:tcPr>
          <w:p w14:paraId="11A08126"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Fichero XML</w:t>
            </w:r>
          </w:p>
        </w:tc>
        <w:tc>
          <w:tcPr>
            <w:tcW w:w="1200" w:type="dxa"/>
            <w:tcBorders>
              <w:top w:val="nil"/>
              <w:left w:val="nil"/>
              <w:bottom w:val="nil"/>
              <w:right w:val="nil"/>
            </w:tcBorders>
            <w:shd w:val="clear" w:color="auto" w:fill="auto"/>
            <w:noWrap/>
            <w:vAlign w:val="bottom"/>
            <w:hideMark/>
          </w:tcPr>
          <w:p w14:paraId="55875250"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3AAD1FB7" w14:textId="77777777" w:rsidTr="00A54BDE">
        <w:trPr>
          <w:trHeight w:val="315"/>
          <w:jc w:val="center"/>
        </w:trPr>
        <w:tc>
          <w:tcPr>
            <w:tcW w:w="1200" w:type="dxa"/>
            <w:tcBorders>
              <w:top w:val="nil"/>
              <w:left w:val="nil"/>
              <w:bottom w:val="nil"/>
              <w:right w:val="nil"/>
            </w:tcBorders>
            <w:shd w:val="clear" w:color="auto" w:fill="auto"/>
            <w:noWrap/>
            <w:hideMark/>
          </w:tcPr>
          <w:p w14:paraId="638B4401"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nil"/>
              <w:bottom w:val="nil"/>
              <w:right w:val="nil"/>
            </w:tcBorders>
            <w:shd w:val="clear" w:color="auto" w:fill="auto"/>
            <w:noWrap/>
            <w:vAlign w:val="bottom"/>
            <w:hideMark/>
          </w:tcPr>
          <w:p w14:paraId="70BCD265"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16E06C72" w14:textId="77777777" w:rsidR="00491B19" w:rsidRPr="008C6197" w:rsidRDefault="00491B19" w:rsidP="00A54BDE">
            <w:pPr>
              <w:spacing w:line="240" w:lineRule="auto"/>
              <w:jc w:val="left"/>
              <w:rPr>
                <w:rFonts w:ascii="Calibri" w:hAnsi="Calibri"/>
                <w:color w:val="000000"/>
                <w:sz w:val="22"/>
                <w:szCs w:val="22"/>
                <w:lang w:eastAsia="es-ES"/>
              </w:rPr>
            </w:pPr>
          </w:p>
        </w:tc>
      </w:tr>
    </w:tbl>
    <w:p w14:paraId="45DA09F6" w14:textId="77777777" w:rsidR="00491B19" w:rsidRDefault="00491B19" w:rsidP="00491B19">
      <w:r>
        <w:t>A partir de esta plantilla el integrador deberá dar los siguientes pasos para obtener el mensaje CADES con el formato y estructura final explicado en los apartados anteriores y que será enviado a LexNET mediante EnviarBloque:</w:t>
      </w:r>
    </w:p>
    <w:p w14:paraId="58BD0D83" w14:textId="77777777" w:rsidR="00491B19" w:rsidRDefault="00491B19" w:rsidP="00491B19">
      <w:r>
        <w:t>1.</w:t>
      </w:r>
      <w:r>
        <w:tab/>
        <w:t xml:space="preserve">Añadir a continuación del fichero XML incluido en la plantilla, la cabecera de cada uno de los ficheros (principal y adjuntos) y los propios ficheros. </w:t>
      </w:r>
    </w:p>
    <w:p w14:paraId="67BC510D" w14:textId="77777777" w:rsidR="00491B19" w:rsidRDefault="00491B19" w:rsidP="00491B19">
      <w:r>
        <w:t>En el caso del documento principal, cuya firma es obligatoria, para cumplimentar la cabecera del mismo, el integrador habrá tenido que firmar previamente en CADES-BES el hash SHA-256 de dicho fichero. Asimismo, en caso necesario, el integrador, podrá incluir la firma de cada uno de los ficheros adjuntos en su cabecera correspondiente.</w:t>
      </w:r>
    </w:p>
    <w:p w14:paraId="3E7E403B" w14:textId="77777777" w:rsidR="00491B19" w:rsidRDefault="00491B19" w:rsidP="00491B19">
      <w:r>
        <w:t>2.</w:t>
      </w:r>
      <w:r>
        <w:tab/>
        <w:t>Modificar el campo num_ficheros de la cabecera principal. LexNET devuelve inicialmente el valor 1 (correspondiente al fichero XML devuelto en la plantilla). El integrador tendrá que modificar este valor con el nº de total de ficheros que enviará (fichero xml+documento principal +0..n documentos adjuntos). Por tanto, el valor de este campo será como mínimo 2 (fichero XML + documento principal obligatorio)</w:t>
      </w:r>
    </w:p>
    <w:p w14:paraId="0C72EF7A" w14:textId="77777777" w:rsidR="00491B19" w:rsidRDefault="00491B19" w:rsidP="00491B19">
      <w:r>
        <w:t>3.</w:t>
      </w:r>
      <w:r>
        <w:tab/>
        <w:t>Calcular la longitud del mensaje CADES sin la firma y modificar la información del campo longitud_CAdES de la cabecera principal</w:t>
      </w:r>
    </w:p>
    <w:p w14:paraId="3059DF35" w14:textId="77777777" w:rsidR="00491B19" w:rsidRDefault="00491B19" w:rsidP="00491B19">
      <w:r>
        <w:t>4.</w:t>
      </w:r>
      <w:r>
        <w:tab/>
        <w:t>Firmar en CADES-BES el hash SHA-256 del mensaje CADES compuesto por el integrador</w:t>
      </w:r>
    </w:p>
    <w:p w14:paraId="02D4BD77" w14:textId="77777777" w:rsidR="00491B19" w:rsidRDefault="00491B19" w:rsidP="00491B19">
      <w:r>
        <w:t>5.</w:t>
      </w:r>
      <w:r>
        <w:tab/>
        <w:t>Modificar la información del campo longitud_firma (inicialmente LexNET devuelve un valor 0 en la plantilla)</w:t>
      </w:r>
    </w:p>
    <w:p w14:paraId="1B112CBE" w14:textId="36751D1A" w:rsidR="00491B19" w:rsidRPr="00491B19" w:rsidRDefault="00491B19" w:rsidP="00491B19">
      <w:r>
        <w:t>6.</w:t>
      </w:r>
      <w:r>
        <w:tab/>
        <w:t>Añadir al campo firma_CAdES de la cabecera principal, la firma obtenida en el paso 4.</w:t>
      </w:r>
    </w:p>
    <w:p w14:paraId="3AB81225" w14:textId="6035E4DA" w:rsidR="00605A12" w:rsidRDefault="00605A12" w:rsidP="00605A12">
      <w:pPr>
        <w:pStyle w:val="Ttulo4"/>
      </w:pPr>
      <w:r>
        <w:lastRenderedPageBreak/>
        <w:t>EnviarVerificacionLecturaGeneral</w:t>
      </w:r>
    </w:p>
    <w:p w14:paraId="317DB05F" w14:textId="77777777" w:rsidR="00491B19" w:rsidRDefault="00491B19" w:rsidP="00491B19">
      <w:r>
        <w:t>La plantilla CADES devuelta en respuesta a EnviarVerificacionLecturaGeneral tiene la siguiente estructura:</w:t>
      </w:r>
    </w:p>
    <w:p w14:paraId="3DE3E994" w14:textId="788656CD" w:rsidR="00491B19" w:rsidRDefault="00491B19" w:rsidP="00A57658">
      <w:pPr>
        <w:pStyle w:val="Textovietanivel1"/>
      </w:pPr>
      <w:r>
        <w:t xml:space="preserve">La cabecera principal del mensaje CADES de verificación de lectura. </w:t>
      </w:r>
    </w:p>
    <w:p w14:paraId="6B84AE07" w14:textId="213F4322" w:rsidR="00491B19" w:rsidRDefault="00491B19" w:rsidP="00A57658">
      <w:pPr>
        <w:pStyle w:val="Textovietanivel1"/>
      </w:pPr>
      <w:r>
        <w:t>La cabecera del fichero XML devuelto por LexNET</w:t>
      </w:r>
    </w:p>
    <w:p w14:paraId="5C152586" w14:textId="405BF7C7" w:rsidR="00491B19" w:rsidRDefault="00491B19" w:rsidP="00A57658">
      <w:pPr>
        <w:pStyle w:val="Textovietanivel1"/>
      </w:pPr>
      <w:r>
        <w:t>El fichero XML generado por LexNET</w:t>
      </w:r>
    </w:p>
    <w:p w14:paraId="324D5D92" w14:textId="76012591" w:rsidR="00491B19" w:rsidRDefault="00491B19" w:rsidP="00A57658">
      <w:pPr>
        <w:pStyle w:val="Textovietanivel1"/>
      </w:pPr>
      <w:r>
        <w:t>La cabecera del fichero correspondiente a la verificación de lectura (Recibi.pdf)</w:t>
      </w:r>
    </w:p>
    <w:p w14:paraId="0E995AE9" w14:textId="6AA2C42D" w:rsidR="00491B19" w:rsidRDefault="00491B19" w:rsidP="00A57658">
      <w:pPr>
        <w:pStyle w:val="Textovietanivel1"/>
      </w:pPr>
      <w:r>
        <w:t>El fichero Recibi.pdf</w:t>
      </w:r>
    </w:p>
    <w:tbl>
      <w:tblPr>
        <w:tblW w:w="5180" w:type="dxa"/>
        <w:jc w:val="center"/>
        <w:tblCellMar>
          <w:left w:w="70" w:type="dxa"/>
          <w:right w:w="70" w:type="dxa"/>
        </w:tblCellMar>
        <w:tblLook w:val="04A0" w:firstRow="1" w:lastRow="0" w:firstColumn="1" w:lastColumn="0" w:noHBand="0" w:noVBand="1"/>
      </w:tblPr>
      <w:tblGrid>
        <w:gridCol w:w="1200"/>
        <w:gridCol w:w="2780"/>
        <w:gridCol w:w="1200"/>
      </w:tblGrid>
      <w:tr w:rsidR="00491B19" w:rsidRPr="00E751EB" w14:paraId="54173BD0" w14:textId="77777777" w:rsidTr="00A54BDE">
        <w:trPr>
          <w:trHeight w:val="315"/>
          <w:jc w:val="center"/>
        </w:trPr>
        <w:tc>
          <w:tcPr>
            <w:tcW w:w="1200" w:type="dxa"/>
            <w:tcBorders>
              <w:top w:val="nil"/>
              <w:left w:val="nil"/>
              <w:bottom w:val="nil"/>
              <w:right w:val="nil"/>
            </w:tcBorders>
            <w:shd w:val="clear" w:color="auto" w:fill="auto"/>
            <w:noWrap/>
            <w:vAlign w:val="bottom"/>
            <w:hideMark/>
          </w:tcPr>
          <w:p w14:paraId="05A415BA" w14:textId="77777777" w:rsidR="00491B19" w:rsidRPr="00E751EB"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shd w:val="clear" w:color="auto" w:fill="auto"/>
            <w:noWrap/>
            <w:vAlign w:val="bottom"/>
            <w:hideMark/>
          </w:tcPr>
          <w:p w14:paraId="02E2371F"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3B695CBB"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0346D201" w14:textId="77777777" w:rsidTr="00A54BDE">
        <w:trPr>
          <w:trHeight w:val="300"/>
          <w:jc w:val="center"/>
        </w:trPr>
        <w:tc>
          <w:tcPr>
            <w:tcW w:w="1200" w:type="dxa"/>
            <w:tcBorders>
              <w:top w:val="nil"/>
              <w:left w:val="nil"/>
              <w:bottom w:val="nil"/>
              <w:right w:val="nil"/>
            </w:tcBorders>
            <w:shd w:val="clear" w:color="auto" w:fill="auto"/>
            <w:noWrap/>
            <w:vAlign w:val="bottom"/>
            <w:hideMark/>
          </w:tcPr>
          <w:p w14:paraId="1A5E8F27" w14:textId="77777777" w:rsidR="00491B19" w:rsidRPr="00E751EB"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shd w:val="clear" w:color="auto" w:fill="auto"/>
            <w:noWrap/>
            <w:vAlign w:val="bottom"/>
            <w:hideMark/>
          </w:tcPr>
          <w:p w14:paraId="38A696EC" w14:textId="77777777" w:rsidR="00491B19" w:rsidRPr="00E751EB" w:rsidRDefault="00491B19" w:rsidP="00A54BDE">
            <w:pPr>
              <w:spacing w:line="240" w:lineRule="auto"/>
              <w:jc w:val="center"/>
              <w:rPr>
                <w:rFonts w:ascii="Calibri" w:hAnsi="Calibri"/>
                <w:b/>
                <w:bCs/>
                <w:color w:val="000000"/>
                <w:sz w:val="22"/>
                <w:szCs w:val="22"/>
                <w:lang w:eastAsia="es-ES"/>
              </w:rPr>
            </w:pPr>
            <w:r w:rsidRPr="00E751EB">
              <w:rPr>
                <w:rFonts w:ascii="Calibri" w:hAnsi="Calibri"/>
                <w:b/>
                <w:bCs/>
                <w:color w:val="000000"/>
                <w:sz w:val="22"/>
                <w:szCs w:val="22"/>
                <w:lang w:eastAsia="es-ES"/>
              </w:rPr>
              <w:t xml:space="preserve">Plantilla  Recibí </w:t>
            </w:r>
            <w:r>
              <w:rPr>
                <w:rFonts w:ascii="Calibri" w:hAnsi="Calibri"/>
                <w:b/>
                <w:bCs/>
                <w:color w:val="000000"/>
                <w:sz w:val="22"/>
                <w:szCs w:val="22"/>
                <w:lang w:eastAsia="es-ES"/>
              </w:rPr>
              <w:t>CADES</w:t>
            </w:r>
          </w:p>
        </w:tc>
        <w:tc>
          <w:tcPr>
            <w:tcW w:w="1200" w:type="dxa"/>
            <w:tcBorders>
              <w:top w:val="nil"/>
              <w:left w:val="nil"/>
              <w:bottom w:val="nil"/>
              <w:right w:val="nil"/>
            </w:tcBorders>
            <w:shd w:val="clear" w:color="auto" w:fill="auto"/>
            <w:noWrap/>
            <w:vAlign w:val="bottom"/>
            <w:hideMark/>
          </w:tcPr>
          <w:p w14:paraId="69F8A7B6"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0C6A20B4" w14:textId="77777777" w:rsidTr="00A54BDE">
        <w:trPr>
          <w:trHeight w:val="315"/>
          <w:jc w:val="center"/>
        </w:trPr>
        <w:tc>
          <w:tcPr>
            <w:tcW w:w="1200" w:type="dxa"/>
            <w:tcBorders>
              <w:top w:val="nil"/>
              <w:left w:val="nil"/>
              <w:bottom w:val="nil"/>
              <w:right w:val="nil"/>
            </w:tcBorders>
            <w:shd w:val="clear" w:color="auto" w:fill="auto"/>
            <w:noWrap/>
            <w:vAlign w:val="bottom"/>
            <w:hideMark/>
          </w:tcPr>
          <w:p w14:paraId="4EF31E85" w14:textId="77777777" w:rsidR="00491B19" w:rsidRPr="00E751EB" w:rsidRDefault="00491B19" w:rsidP="00A54BDE">
            <w:pPr>
              <w:spacing w:line="240" w:lineRule="auto"/>
              <w:jc w:val="right"/>
              <w:rPr>
                <w:rFonts w:ascii="Calibri" w:hAnsi="Calibri"/>
                <w:color w:val="000000"/>
                <w:szCs w:val="18"/>
                <w:lang w:eastAsia="es-ES"/>
              </w:rPr>
            </w:pPr>
          </w:p>
        </w:tc>
        <w:tc>
          <w:tcPr>
            <w:tcW w:w="2780" w:type="dxa"/>
            <w:tcBorders>
              <w:top w:val="nil"/>
              <w:left w:val="nil"/>
              <w:bottom w:val="nil"/>
              <w:right w:val="nil"/>
            </w:tcBorders>
            <w:shd w:val="clear" w:color="auto" w:fill="auto"/>
            <w:noWrap/>
            <w:vAlign w:val="bottom"/>
            <w:hideMark/>
          </w:tcPr>
          <w:p w14:paraId="5FE6A9F6"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2F132473"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37BABDC8" w14:textId="77777777" w:rsidTr="00A54BDE">
        <w:trPr>
          <w:trHeight w:val="330"/>
          <w:jc w:val="center"/>
        </w:trPr>
        <w:tc>
          <w:tcPr>
            <w:tcW w:w="1200" w:type="dxa"/>
            <w:tcBorders>
              <w:top w:val="nil"/>
              <w:left w:val="nil"/>
              <w:bottom w:val="nil"/>
              <w:right w:val="nil"/>
            </w:tcBorders>
            <w:shd w:val="clear" w:color="auto" w:fill="auto"/>
            <w:noWrap/>
            <w:hideMark/>
          </w:tcPr>
          <w:p w14:paraId="5E755375"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12" w:space="0" w:color="17375D"/>
              <w:left w:val="single" w:sz="12" w:space="0" w:color="17375D"/>
              <w:bottom w:val="nil"/>
              <w:right w:val="single" w:sz="12" w:space="0" w:color="17375D"/>
            </w:tcBorders>
            <w:shd w:val="clear" w:color="000000" w:fill="D8D8D8"/>
            <w:noWrap/>
            <w:vAlign w:val="bottom"/>
            <w:hideMark/>
          </w:tcPr>
          <w:p w14:paraId="560FA6F0"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Cabecera principal sin firma</w:t>
            </w:r>
          </w:p>
        </w:tc>
        <w:tc>
          <w:tcPr>
            <w:tcW w:w="1200" w:type="dxa"/>
            <w:tcBorders>
              <w:top w:val="nil"/>
              <w:left w:val="nil"/>
              <w:bottom w:val="nil"/>
              <w:right w:val="nil"/>
            </w:tcBorders>
            <w:shd w:val="clear" w:color="auto" w:fill="auto"/>
            <w:noWrap/>
            <w:vAlign w:val="bottom"/>
            <w:hideMark/>
          </w:tcPr>
          <w:p w14:paraId="3184338F"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6AB6EED" w14:textId="77777777" w:rsidTr="00A54BDE">
        <w:trPr>
          <w:trHeight w:val="315"/>
          <w:jc w:val="center"/>
        </w:trPr>
        <w:tc>
          <w:tcPr>
            <w:tcW w:w="1200" w:type="dxa"/>
            <w:tcBorders>
              <w:top w:val="nil"/>
              <w:left w:val="nil"/>
              <w:bottom w:val="nil"/>
              <w:right w:val="nil"/>
            </w:tcBorders>
            <w:shd w:val="clear" w:color="auto" w:fill="auto"/>
            <w:noWrap/>
            <w:hideMark/>
          </w:tcPr>
          <w:p w14:paraId="120F6A6A"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7472264B"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A33F784"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F7C54B9" w14:textId="77777777" w:rsidTr="00A54BDE">
        <w:trPr>
          <w:trHeight w:val="315"/>
          <w:jc w:val="center"/>
        </w:trPr>
        <w:tc>
          <w:tcPr>
            <w:tcW w:w="1200" w:type="dxa"/>
            <w:tcBorders>
              <w:top w:val="nil"/>
              <w:left w:val="nil"/>
              <w:bottom w:val="nil"/>
              <w:right w:val="nil"/>
            </w:tcBorders>
            <w:shd w:val="clear" w:color="auto" w:fill="auto"/>
            <w:noWrap/>
            <w:hideMark/>
          </w:tcPr>
          <w:p w14:paraId="49CB4A1F"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single" w:sz="12" w:space="0" w:color="17375D"/>
              <w:right w:val="single" w:sz="12" w:space="0" w:color="17375D"/>
            </w:tcBorders>
            <w:shd w:val="clear" w:color="000000" w:fill="D8D8D8"/>
            <w:noWrap/>
            <w:vAlign w:val="bottom"/>
            <w:hideMark/>
          </w:tcPr>
          <w:p w14:paraId="16E760CE"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457974A2"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57FA352" w14:textId="77777777" w:rsidTr="00A54BDE">
        <w:trPr>
          <w:trHeight w:val="315"/>
          <w:jc w:val="center"/>
        </w:trPr>
        <w:tc>
          <w:tcPr>
            <w:tcW w:w="1200" w:type="dxa"/>
            <w:tcBorders>
              <w:top w:val="nil"/>
              <w:left w:val="nil"/>
              <w:bottom w:val="nil"/>
              <w:right w:val="nil"/>
            </w:tcBorders>
            <w:shd w:val="clear" w:color="auto" w:fill="auto"/>
            <w:noWrap/>
            <w:hideMark/>
          </w:tcPr>
          <w:p w14:paraId="3FCB304C" w14:textId="77777777" w:rsidR="00491B19" w:rsidRPr="00E751EB" w:rsidRDefault="00491B19" w:rsidP="00A54BDE">
            <w:pPr>
              <w:spacing w:line="240" w:lineRule="auto"/>
              <w:jc w:val="righ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auto" w:fill="auto"/>
            <w:noWrap/>
            <w:vAlign w:val="bottom"/>
            <w:hideMark/>
          </w:tcPr>
          <w:p w14:paraId="7108AD72"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shd w:val="clear" w:color="auto" w:fill="auto"/>
            <w:noWrap/>
            <w:vAlign w:val="bottom"/>
            <w:hideMark/>
          </w:tcPr>
          <w:p w14:paraId="74F2E672"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3E6677F" w14:textId="77777777" w:rsidTr="00A54BDE">
        <w:trPr>
          <w:trHeight w:val="315"/>
          <w:jc w:val="center"/>
        </w:trPr>
        <w:tc>
          <w:tcPr>
            <w:tcW w:w="1200" w:type="dxa"/>
            <w:tcBorders>
              <w:top w:val="nil"/>
              <w:left w:val="nil"/>
              <w:bottom w:val="nil"/>
              <w:right w:val="nil"/>
            </w:tcBorders>
            <w:shd w:val="clear" w:color="auto" w:fill="auto"/>
            <w:noWrap/>
            <w:hideMark/>
          </w:tcPr>
          <w:p w14:paraId="2CA936AA"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auto" w:fill="auto"/>
            <w:noWrap/>
            <w:vAlign w:val="bottom"/>
            <w:hideMark/>
          </w:tcPr>
          <w:p w14:paraId="72A2E23C"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6DCE06C3"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CD53819" w14:textId="77777777" w:rsidTr="00A54BDE">
        <w:trPr>
          <w:trHeight w:val="315"/>
          <w:jc w:val="center"/>
        </w:trPr>
        <w:tc>
          <w:tcPr>
            <w:tcW w:w="1200" w:type="dxa"/>
            <w:tcBorders>
              <w:top w:val="nil"/>
              <w:left w:val="nil"/>
              <w:bottom w:val="nil"/>
              <w:right w:val="nil"/>
            </w:tcBorders>
            <w:shd w:val="clear" w:color="auto" w:fill="auto"/>
            <w:noWrap/>
            <w:hideMark/>
          </w:tcPr>
          <w:p w14:paraId="091D21F8"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auto" w:fill="auto"/>
            <w:noWrap/>
            <w:vAlign w:val="bottom"/>
            <w:hideMark/>
          </w:tcPr>
          <w:p w14:paraId="3DACEEBA"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2E4F21EC"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DF2EA0D" w14:textId="77777777" w:rsidTr="00A54BDE">
        <w:trPr>
          <w:trHeight w:val="315"/>
          <w:jc w:val="center"/>
        </w:trPr>
        <w:tc>
          <w:tcPr>
            <w:tcW w:w="1200" w:type="dxa"/>
            <w:tcBorders>
              <w:top w:val="nil"/>
              <w:left w:val="nil"/>
              <w:bottom w:val="nil"/>
              <w:right w:val="nil"/>
            </w:tcBorders>
            <w:shd w:val="clear" w:color="auto" w:fill="auto"/>
            <w:noWrap/>
            <w:hideMark/>
          </w:tcPr>
          <w:p w14:paraId="0AD5D70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shd w:val="clear" w:color="auto" w:fill="auto"/>
            <w:noWrap/>
            <w:vAlign w:val="bottom"/>
            <w:hideMark/>
          </w:tcPr>
          <w:p w14:paraId="48A5CC27"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Fichero XML</w:t>
            </w:r>
          </w:p>
        </w:tc>
        <w:tc>
          <w:tcPr>
            <w:tcW w:w="1200" w:type="dxa"/>
            <w:tcBorders>
              <w:top w:val="nil"/>
              <w:left w:val="nil"/>
              <w:bottom w:val="nil"/>
              <w:right w:val="nil"/>
            </w:tcBorders>
            <w:shd w:val="clear" w:color="auto" w:fill="auto"/>
            <w:noWrap/>
            <w:vAlign w:val="bottom"/>
            <w:hideMark/>
          </w:tcPr>
          <w:p w14:paraId="1B95D401"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1A60D60" w14:textId="77777777" w:rsidTr="00A54BDE">
        <w:trPr>
          <w:trHeight w:val="315"/>
          <w:jc w:val="center"/>
        </w:trPr>
        <w:tc>
          <w:tcPr>
            <w:tcW w:w="1200" w:type="dxa"/>
            <w:tcBorders>
              <w:top w:val="nil"/>
              <w:left w:val="nil"/>
              <w:bottom w:val="nil"/>
              <w:right w:val="nil"/>
            </w:tcBorders>
            <w:shd w:val="clear" w:color="auto" w:fill="auto"/>
            <w:noWrap/>
            <w:hideMark/>
          </w:tcPr>
          <w:p w14:paraId="4B09DDB2"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548AE1DC"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xml:space="preserve">Cabecera Recibí </w:t>
            </w:r>
            <w:r>
              <w:rPr>
                <w:rFonts w:ascii="Calibri" w:hAnsi="Calibri"/>
                <w:color w:val="000000"/>
                <w:sz w:val="22"/>
                <w:szCs w:val="22"/>
                <w:lang w:eastAsia="es-ES"/>
              </w:rPr>
              <w:t>LexNET</w:t>
            </w:r>
          </w:p>
        </w:tc>
        <w:tc>
          <w:tcPr>
            <w:tcW w:w="1200" w:type="dxa"/>
            <w:tcBorders>
              <w:top w:val="nil"/>
              <w:left w:val="nil"/>
              <w:bottom w:val="nil"/>
              <w:right w:val="nil"/>
            </w:tcBorders>
            <w:shd w:val="clear" w:color="auto" w:fill="auto"/>
            <w:noWrap/>
            <w:vAlign w:val="bottom"/>
            <w:hideMark/>
          </w:tcPr>
          <w:p w14:paraId="6F0799D9"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173A218" w14:textId="77777777" w:rsidTr="00A54BDE">
        <w:trPr>
          <w:trHeight w:val="300"/>
          <w:jc w:val="center"/>
        </w:trPr>
        <w:tc>
          <w:tcPr>
            <w:tcW w:w="1200" w:type="dxa"/>
            <w:tcBorders>
              <w:top w:val="nil"/>
              <w:left w:val="nil"/>
              <w:bottom w:val="nil"/>
              <w:right w:val="nil"/>
            </w:tcBorders>
            <w:shd w:val="clear" w:color="auto" w:fill="auto"/>
            <w:noWrap/>
            <w:hideMark/>
          </w:tcPr>
          <w:p w14:paraId="2A5BD2F3"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1FB87B29"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359A74B"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26B21D7" w14:textId="77777777" w:rsidTr="00A54BDE">
        <w:trPr>
          <w:trHeight w:val="315"/>
          <w:jc w:val="center"/>
        </w:trPr>
        <w:tc>
          <w:tcPr>
            <w:tcW w:w="1200" w:type="dxa"/>
            <w:tcBorders>
              <w:top w:val="nil"/>
              <w:left w:val="nil"/>
              <w:bottom w:val="nil"/>
              <w:right w:val="nil"/>
            </w:tcBorders>
            <w:shd w:val="clear" w:color="auto" w:fill="auto"/>
            <w:noWrap/>
            <w:hideMark/>
          </w:tcPr>
          <w:p w14:paraId="6C1E2EE2"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5CF98ED5"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6CE96F99"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3BB7FE8C" w14:textId="77777777" w:rsidTr="00A54BDE">
        <w:trPr>
          <w:trHeight w:val="330"/>
          <w:jc w:val="center"/>
        </w:trPr>
        <w:tc>
          <w:tcPr>
            <w:tcW w:w="1200" w:type="dxa"/>
            <w:tcBorders>
              <w:top w:val="nil"/>
              <w:left w:val="nil"/>
              <w:bottom w:val="nil"/>
              <w:right w:val="nil"/>
            </w:tcBorders>
            <w:shd w:val="clear" w:color="auto" w:fill="auto"/>
            <w:noWrap/>
            <w:hideMark/>
          </w:tcPr>
          <w:p w14:paraId="72FE064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1642BA97"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Fichero Recibi.</w:t>
            </w:r>
            <w:r>
              <w:rPr>
                <w:rFonts w:ascii="Calibri" w:hAnsi="Calibri"/>
                <w:color w:val="000000"/>
                <w:sz w:val="22"/>
                <w:szCs w:val="22"/>
                <w:lang w:eastAsia="es-ES"/>
              </w:rPr>
              <w:t>pdf</w:t>
            </w:r>
          </w:p>
        </w:tc>
        <w:tc>
          <w:tcPr>
            <w:tcW w:w="1200" w:type="dxa"/>
            <w:tcBorders>
              <w:top w:val="nil"/>
              <w:left w:val="nil"/>
              <w:bottom w:val="nil"/>
              <w:right w:val="nil"/>
            </w:tcBorders>
            <w:shd w:val="clear" w:color="auto" w:fill="auto"/>
            <w:noWrap/>
            <w:vAlign w:val="bottom"/>
            <w:hideMark/>
          </w:tcPr>
          <w:p w14:paraId="18FCF7B8"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78163FFD" w14:textId="77777777" w:rsidTr="00A54BDE">
        <w:trPr>
          <w:trHeight w:val="315"/>
          <w:jc w:val="center"/>
        </w:trPr>
        <w:tc>
          <w:tcPr>
            <w:tcW w:w="1200" w:type="dxa"/>
            <w:tcBorders>
              <w:top w:val="nil"/>
              <w:left w:val="nil"/>
              <w:bottom w:val="nil"/>
              <w:right w:val="nil"/>
            </w:tcBorders>
            <w:shd w:val="clear" w:color="auto" w:fill="auto"/>
            <w:noWrap/>
            <w:hideMark/>
          </w:tcPr>
          <w:p w14:paraId="1CAD1D4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nil"/>
              <w:bottom w:val="nil"/>
              <w:right w:val="nil"/>
            </w:tcBorders>
            <w:shd w:val="clear" w:color="auto" w:fill="auto"/>
            <w:noWrap/>
            <w:vAlign w:val="bottom"/>
            <w:hideMark/>
          </w:tcPr>
          <w:p w14:paraId="3847D24E"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365BBAB3" w14:textId="77777777" w:rsidR="00491B19" w:rsidRPr="00E751EB" w:rsidRDefault="00491B19" w:rsidP="00A54BDE">
            <w:pPr>
              <w:spacing w:line="240" w:lineRule="auto"/>
              <w:jc w:val="left"/>
              <w:rPr>
                <w:rFonts w:ascii="Calibri" w:hAnsi="Calibri"/>
                <w:color w:val="000000"/>
                <w:sz w:val="22"/>
                <w:szCs w:val="22"/>
                <w:lang w:eastAsia="es-ES"/>
              </w:rPr>
            </w:pPr>
          </w:p>
        </w:tc>
      </w:tr>
    </w:tbl>
    <w:p w14:paraId="4BF71F96" w14:textId="77777777" w:rsidR="00491B19" w:rsidRDefault="00491B19" w:rsidP="00491B19">
      <w:r>
        <w:t>A partir de esta plantilla el integrador deberá dar los siguientes pasos para obtener el mensaje CADES de verificación de lectura con el formato final que será enviado a LexNET:</w:t>
      </w:r>
    </w:p>
    <w:p w14:paraId="628392D6" w14:textId="77777777" w:rsidR="00491B19" w:rsidRDefault="00491B19" w:rsidP="00491B19">
      <w:r>
        <w:t>1.</w:t>
      </w:r>
      <w:r>
        <w:tab/>
        <w:t>Firmar el fichero Recibi.pdf devuelto por LexNET en PADES.</w:t>
      </w:r>
    </w:p>
    <w:p w14:paraId="6CA50850" w14:textId="77777777" w:rsidR="00491B19" w:rsidRDefault="00491B19" w:rsidP="00491B19">
      <w:r>
        <w:t>2.</w:t>
      </w:r>
      <w:r>
        <w:tab/>
        <w:t xml:space="preserve">Actualizar el campo longitud del fichero al nuevo tamaño después de la firma. </w:t>
      </w:r>
    </w:p>
    <w:p w14:paraId="123CC679" w14:textId="77777777" w:rsidR="00491B19" w:rsidRDefault="00491B19" w:rsidP="00491B19">
      <w:r>
        <w:lastRenderedPageBreak/>
        <w:t>3.</w:t>
      </w:r>
      <w:r>
        <w:tab/>
        <w:t>El campo Firma_fichero de la cabecera del fichero Recibi.pdf devuelto por LexNET será null al tratarse de una firma PADES</w:t>
      </w:r>
    </w:p>
    <w:p w14:paraId="4096C887" w14:textId="77777777" w:rsidR="00491B19" w:rsidRDefault="00491B19" w:rsidP="00491B19">
      <w:r>
        <w:t>4.</w:t>
      </w:r>
      <w:r>
        <w:tab/>
        <w:t>El campo longitud_firma_fichero de la cabecera del fichero Recibi.pdf devuelto por LexNET en la plantilla será 0.</w:t>
      </w:r>
    </w:p>
    <w:p w14:paraId="7397C233" w14:textId="77777777" w:rsidR="00491B19" w:rsidRDefault="00491B19" w:rsidP="00491B19">
      <w:r>
        <w:t>5.</w:t>
      </w:r>
      <w:r>
        <w:tab/>
        <w:t>Calcular la longitud del mensaje CADES y modificar la información del campo longitud_CAdES de la cabecera principal</w:t>
      </w:r>
    </w:p>
    <w:p w14:paraId="20021298" w14:textId="77777777" w:rsidR="00491B19" w:rsidRDefault="00491B19" w:rsidP="00491B19">
      <w:r>
        <w:t>6.</w:t>
      </w:r>
      <w:r>
        <w:tab/>
        <w:t>Firmar en CADES-BES el hash SHA-256 del mensaje CADES compuesto por el integrador</w:t>
      </w:r>
    </w:p>
    <w:p w14:paraId="0A9012A2" w14:textId="77777777" w:rsidR="00491B19" w:rsidRDefault="00491B19" w:rsidP="00491B19">
      <w:r>
        <w:t>7.</w:t>
      </w:r>
      <w:r>
        <w:tab/>
        <w:t>Modificar la información del campo longitud_firma (inicialmente LexNET devuelve un valor 0 en la plantilla)</w:t>
      </w:r>
    </w:p>
    <w:p w14:paraId="4A0E798B" w14:textId="54279A48" w:rsidR="00491B19" w:rsidRPr="00491B19" w:rsidRDefault="00491B19" w:rsidP="00491B19">
      <w:r>
        <w:t>8.</w:t>
      </w:r>
      <w:r>
        <w:tab/>
        <w:t>Añadir al campo firma_CAdES de la cabecera principal, la firma obtenida en el paso 5</w:t>
      </w:r>
    </w:p>
    <w:p w14:paraId="2A495702" w14:textId="77777777" w:rsidR="0050337F" w:rsidRDefault="0050337F">
      <w:pPr>
        <w:spacing w:before="0" w:line="259" w:lineRule="auto"/>
        <w:jc w:val="left"/>
        <w:rPr>
          <w:rFonts w:cs="Arial"/>
          <w:b/>
          <w:color w:val="191E23" w:themeColor="text1" w:themeShade="80"/>
          <w:position w:val="-6"/>
          <w:sz w:val="32"/>
        </w:rPr>
      </w:pPr>
      <w:bookmarkStart w:id="33" w:name="_Toc106094183"/>
      <w:r>
        <w:br w:type="page"/>
      </w:r>
    </w:p>
    <w:p w14:paraId="7B94C255" w14:textId="0CAB7F8F" w:rsidR="0099432F" w:rsidRDefault="0099432F" w:rsidP="0099432F">
      <w:pPr>
        <w:pStyle w:val="Ttulo2"/>
      </w:pPr>
      <w:r>
        <w:lastRenderedPageBreak/>
        <w:t>ANEXO IV: Tecnologías LexNET. Descripción breve</w:t>
      </w:r>
      <w:bookmarkEnd w:id="33"/>
    </w:p>
    <w:p w14:paraId="61497F55" w14:textId="2381752B" w:rsidR="009D62A2" w:rsidRDefault="009D62A2" w:rsidP="009D62A2">
      <w:pPr>
        <w:pStyle w:val="Ttulo3"/>
      </w:pPr>
      <w:bookmarkStart w:id="34" w:name="_Toc106094184"/>
      <w:r>
        <w:t>Firma electrónica</w:t>
      </w:r>
      <w:bookmarkEnd w:id="34"/>
    </w:p>
    <w:p w14:paraId="43A8B4EA" w14:textId="77777777" w:rsidR="004C13A8" w:rsidRDefault="004C13A8" w:rsidP="004C13A8">
      <w:r>
        <w:t>El RD 84/2007 regulador del aplicativo LexNET indica la necesidad de uso de firma electrónica reconocida en el intercambio de mensajes:</w:t>
      </w:r>
    </w:p>
    <w:p w14:paraId="3A314688" w14:textId="77777777" w:rsidR="004C13A8" w:rsidRDefault="004C13A8" w:rsidP="004C13A8">
      <w:r>
        <w:t xml:space="preserve">“El sistema LexNET para presentación de escritos y envío de notificaciones judiciales por medios telemáticos en el ámbito de la Administración de Justicia, es un medio de transmisión seguro de información, que mediante el uso de firma electrónica reconocida, en los términos establecidos en la Ley 59/2003, de 19 de diciembre, satisface, por un lado, las características de autenticación, integridad y no repudio, ….” </w:t>
      </w:r>
    </w:p>
    <w:p w14:paraId="0F6B9ADD" w14:textId="77777777" w:rsidR="004C13A8" w:rsidRDefault="004C13A8" w:rsidP="004C13A8">
      <w:r>
        <w:t>Una firma electrónica reconocida debe cumplir las siguientes propiedades o requisitos:</w:t>
      </w:r>
    </w:p>
    <w:p w14:paraId="2E20C064" w14:textId="77777777" w:rsidR="004C13A8" w:rsidRDefault="004C13A8" w:rsidP="004C13A8">
      <w:r>
        <w:t>1.</w:t>
      </w:r>
      <w:r>
        <w:tab/>
        <w:t>identificar al firmante: para ello, necesitamos recurrir a la criptografía y a las técnicas de cifrado asimétrico</w:t>
      </w:r>
    </w:p>
    <w:p w14:paraId="39818755" w14:textId="77777777" w:rsidR="004C13A8" w:rsidRDefault="004C13A8" w:rsidP="004C13A8">
      <w:r>
        <w:t>2.</w:t>
      </w:r>
      <w:r>
        <w:tab/>
        <w:t>verificar la integridad del documento firmado: mediante la utilización de un resumen del documento (hash)</w:t>
      </w:r>
    </w:p>
    <w:p w14:paraId="39319AE6" w14:textId="5D4777A8" w:rsidR="004C13A8" w:rsidRDefault="004C13A8" w:rsidP="00A57658">
      <w:pPr>
        <w:pStyle w:val="Textovietanivel1"/>
      </w:pPr>
      <w:r>
        <w:t>Al introducir un documento en el generador de resumen, obtenemos siempre un número muy similar al que hemos mostrado y cuya longitud es siempre la misma.</w:t>
      </w:r>
    </w:p>
    <w:p w14:paraId="3F104D49" w14:textId="308938A6" w:rsidR="004C13A8" w:rsidRDefault="004C13A8" w:rsidP="00A57658">
      <w:pPr>
        <w:pStyle w:val="Textovietanivel1"/>
      </w:pPr>
      <w:r>
        <w:t>Por otro lado, no existen dos documentos que generen el mismo «resumen». Si en un documento se cambia una simple coma, el número obtenido será completamente distinto.</w:t>
      </w:r>
    </w:p>
    <w:p w14:paraId="6F71BA4A" w14:textId="77777777" w:rsidR="004C13A8" w:rsidRDefault="004C13A8" w:rsidP="004C13A8">
      <w:r>
        <w:t>3.</w:t>
      </w:r>
      <w:r>
        <w:tab/>
        <w:t>garantizar el no repudio en el origen: mediante el cifrado asimétrico puesto que es un mecanismo robusto en el que, mediante el conocimiento de la clave privada, el emisor es el único que puede firmar un documento electrónico y el receptor puede verificar que ha sido éste</w:t>
      </w:r>
    </w:p>
    <w:p w14:paraId="7904A1BD" w14:textId="77777777" w:rsidR="004C13A8" w:rsidRDefault="004C13A8" w:rsidP="004C13A8">
      <w:r>
        <w:t>4.</w:t>
      </w:r>
      <w:r>
        <w:tab/>
        <w:t>contar con la participación de un tercero de confianza (emisor de certificados electrónicos): mecanismo que posibilita asociar una identidad de forma robusta a una llave pública, de forma que además se pueda verificar que efectivamente dicha llave pública pertenece a la persona u organización en cuestión.</w:t>
      </w:r>
    </w:p>
    <w:p w14:paraId="41BDCF6A" w14:textId="77777777" w:rsidR="004C13A8" w:rsidRDefault="004C13A8" w:rsidP="004C13A8">
      <w:r>
        <w:t>5.</w:t>
      </w:r>
      <w:r>
        <w:tab/>
        <w:t>debe de ser generada con un dispositivo seguro de creación de firma</w:t>
      </w:r>
    </w:p>
    <w:p w14:paraId="29CAE3CF" w14:textId="77777777" w:rsidR="004C13A8" w:rsidRDefault="004C13A8" w:rsidP="004C13A8">
      <w:r>
        <w:t>La política de firma de la Subdirección General de las Nuevas Tecnologías de la Justicia está identificada con el identificador (OID) 1.3.6.1.4.1.34557.1.6.1.</w:t>
      </w:r>
    </w:p>
    <w:p w14:paraId="3878A785" w14:textId="67924EEB" w:rsidR="004C13A8" w:rsidRPr="004C13A8" w:rsidRDefault="004C13A8" w:rsidP="004C13A8">
      <w:r>
        <w:t>A la firma electrónica reconocida le otorga la Ley (Ley 59/2003 de firma electrónica) la equivalencia funcional con la firma manuscrita respecto de los datos consignados en forma electrónica.</w:t>
      </w:r>
    </w:p>
    <w:p w14:paraId="78B33790" w14:textId="553F4C00" w:rsidR="009D62A2" w:rsidRDefault="009D62A2" w:rsidP="009D62A2">
      <w:pPr>
        <w:pStyle w:val="Ttulo3"/>
      </w:pPr>
      <w:bookmarkStart w:id="35" w:name="_Toc106094185"/>
      <w:r>
        <w:lastRenderedPageBreak/>
        <w:t>Plataforma ASF</w:t>
      </w:r>
      <w:bookmarkEnd w:id="35"/>
    </w:p>
    <w:p w14:paraId="6BA08889" w14:textId="77777777" w:rsidR="004C13A8" w:rsidRDefault="004C13A8" w:rsidP="004C13A8">
      <w:r>
        <w:t>La Plataforma ASF (Advanced Signature Framework) es una solución completa para la integración de la Firma Electrónica Avanzada en una infraestructura informática de una entidad u organización.</w:t>
      </w:r>
    </w:p>
    <w:p w14:paraId="08A2D168" w14:textId="77777777" w:rsidR="004C13A8" w:rsidRDefault="004C13A8" w:rsidP="004C13A8">
      <w:r>
        <w:t>Una de sus características más diferenciadoras es el hecho de permitir la convivencia con más de una Autoridad de Certificación (CA), independizando completamente al resto de los sistemas de la complejidad añadida que supone la compatibilidad con más de una CA.</w:t>
      </w:r>
    </w:p>
    <w:p w14:paraId="694829F7" w14:textId="77777777" w:rsidR="004C13A8" w:rsidRDefault="004C13A8" w:rsidP="004C13A8">
      <w:r>
        <w:t xml:space="preserve">ASF está compuesto de un conjunto de módulos que permiten abarcar de manera ágil y sencilla todos los aspectos relacionados con el proceso de implementación de Firma Electrónica Avanzada dentro de cualquier aplicativo. </w:t>
      </w:r>
    </w:p>
    <w:p w14:paraId="78538D37" w14:textId="107EE8DC" w:rsidR="004C13A8" w:rsidRPr="004C13A8" w:rsidRDefault="004C13A8" w:rsidP="004C13A8">
      <w:r>
        <w:t>En el caso del aplicativo LexNET, dos módulos específicos de ASF será utilizados para la implementación de los procesos de firma de los mensajes: Módulo servidor de Firmas y módulo WebSigner en el cliente web (applet).</w:t>
      </w:r>
    </w:p>
    <w:p w14:paraId="39FFDD14" w14:textId="03A35C5A" w:rsidR="009D62A2" w:rsidRDefault="009D62A2" w:rsidP="009D62A2">
      <w:pPr>
        <w:pStyle w:val="Ttulo3"/>
      </w:pPr>
      <w:bookmarkStart w:id="36" w:name="_Toc106094186"/>
      <w:r>
        <w:t>CadES</w:t>
      </w:r>
      <w:bookmarkEnd w:id="36"/>
    </w:p>
    <w:p w14:paraId="16E7646A" w14:textId="77777777" w:rsidR="004C13A8" w:rsidRDefault="004C13A8" w:rsidP="004C13A8">
      <w:r>
        <w:t xml:space="preserve">CAdES, CMS Advanced Electronic Signature, es un nuevo estándar para firma digital avanzada. Fue introducido por la Directiva Europea extendiendo al estándar previo CMS, especificando diversos perfiles adicionales: CADES-T, CADES-C, CADES-X-L y CADES-A. </w:t>
      </w:r>
    </w:p>
    <w:p w14:paraId="4603F812" w14:textId="77777777" w:rsidR="004C13A8" w:rsidRDefault="004C13A8" w:rsidP="004C13A8">
      <w:r>
        <w:t xml:space="preserve">Existen dos formatos principales de firma especificados en el estándar CAdES, CAdES Basic Electronic Signature (CAdES-BES) y  CAdES Explicit Policy-based Electronic Signature (CAdES-EPES). </w:t>
      </w:r>
    </w:p>
    <w:p w14:paraId="2150A1E8" w14:textId="77777777" w:rsidR="004C13A8" w:rsidRDefault="004C13A8" w:rsidP="004C13A8"/>
    <w:p w14:paraId="2D1A9474" w14:textId="2D60132E" w:rsidR="004C13A8" w:rsidRPr="004C13A8" w:rsidRDefault="004C13A8" w:rsidP="004C13A8">
      <w:r>
        <w:t>La Resolución de 19 de Julio de 2011 de la Secretaría de Estado para la Función Pública, por la que se aprueba la Norma Técnica de Interoperabilidad de Política de Firma Electrónica y de certificados de la Administración, contempla como formatos de firma válido formatos de firma avanzados, entre los que se encuentra CAdES. Es por ello que LexNET está adaptando todas sus interfaces a este formato de firma electrónica, siendo posible actualmente que los integradores de servicios web se integren usando este formato que sustituirá al formato SMIME anterior.</w:t>
      </w:r>
    </w:p>
    <w:p w14:paraId="40DD59B8" w14:textId="372C7C0E" w:rsidR="009D62A2" w:rsidRDefault="009D62A2" w:rsidP="009D62A2">
      <w:pPr>
        <w:pStyle w:val="Ttulo3"/>
      </w:pPr>
      <w:bookmarkStart w:id="37" w:name="_Toc106094187"/>
      <w:r>
        <w:t>PAdES</w:t>
      </w:r>
      <w:bookmarkEnd w:id="37"/>
    </w:p>
    <w:p w14:paraId="59E424CF" w14:textId="70E43D96" w:rsidR="004C13A8" w:rsidRDefault="004C13A8" w:rsidP="004C13A8">
      <w:r>
        <w:t>PAdES (PDF Advanced Electronic Signature) es un estándar de restricciones y extensiones que permite la firma electrónica avanzada de documentos en formato PDF. PAdES es complementario a otros formatos de firma como CAdES o XAdES.</w:t>
      </w:r>
    </w:p>
    <w:p w14:paraId="409FEC0B" w14:textId="20650878" w:rsidR="004C13A8" w:rsidRPr="004C13A8" w:rsidRDefault="004C13A8" w:rsidP="004C13A8">
      <w:r>
        <w:t xml:space="preserve">Para los documentos PDF firmados con PAdES, los datos de firma están incluidos en el propio documento de modo similar a la tinta que impregna el papel firmado. Un documento </w:t>
      </w:r>
      <w:r>
        <w:lastRenderedPageBreak/>
        <w:t>PDF firmado con PAdES es autocontenido y añade la característica de “apariencia de buena firma”, ya que puede ser visualizado por el usuario a través de cualquier visor de documentos PDF, de amplia difusión.</w:t>
      </w:r>
    </w:p>
    <w:p w14:paraId="0E6E65EA" w14:textId="0D8E175B" w:rsidR="009D62A2" w:rsidRDefault="009D62A2" w:rsidP="009D62A2">
      <w:pPr>
        <w:pStyle w:val="Ttulo3"/>
      </w:pPr>
      <w:bookmarkStart w:id="38" w:name="_Toc106094188"/>
      <w:r>
        <w:t>Sellado de tiempo- TSA del Ministerio de Presidencia</w:t>
      </w:r>
      <w:bookmarkEnd w:id="38"/>
    </w:p>
    <w:p w14:paraId="363D4300" w14:textId="77777777" w:rsidR="004C13A8" w:rsidRDefault="004C13A8" w:rsidP="004C13A8">
      <w:r>
        <w:t>El RD 84/2007 regulador del aplicativo LexNET indica la necesidad de aplicar mecanismos de sellado de tiempo en los envíos realizados a través de LexNET:</w:t>
      </w:r>
    </w:p>
    <w:p w14:paraId="67402898" w14:textId="77777777" w:rsidR="004C13A8" w:rsidRDefault="004C13A8" w:rsidP="004C13A8">
      <w:r>
        <w:t>“y mediante los mecanismos técnicos adecuados las de confidencialidad y sellado de tiempo, conforme lo establecido en el artículo 230 de la Ley Orgánica 6/1985, de 1 de julio, ….”</w:t>
      </w:r>
    </w:p>
    <w:p w14:paraId="23624801" w14:textId="77777777" w:rsidR="004C13A8" w:rsidRDefault="004C13A8" w:rsidP="004C13A8"/>
    <w:p w14:paraId="0C7120B7" w14:textId="77777777" w:rsidR="004C13A8" w:rsidRDefault="004C13A8" w:rsidP="004C13A8">
      <w:r>
        <w:t>El sellado de tiempo es un método para probar que un conjunto de datos existió antes de un momento dado y que ninguno de estos datos ha sido modificado desde entonces. El sellado de tiempo proporciona un valor añadido a la utilización de firma digital ya que ésta por sí sola no proporciona ninguna información acerca del momento de creación de la firma, y en el caso de que el firmante la incluyese, ésta habría sido proporcionada por una de las partes, cuando lo recomendable es que la marca de tiempo sea proporcionada por una tercera parte de confianza.</w:t>
      </w:r>
    </w:p>
    <w:p w14:paraId="6B00B17E" w14:textId="77777777" w:rsidR="004C13A8" w:rsidRDefault="004C13A8" w:rsidP="004C13A8"/>
    <w:p w14:paraId="14A624A3" w14:textId="77777777" w:rsidR="004C13A8" w:rsidRDefault="004C13A8" w:rsidP="004C13A8">
      <w:r>
        <w:t>Para asociar los datos con un instante determinado fiable en la línea del tiempo es necesario utilizar una Autoridad de Sellado de Tiempo (TSA - Time Stamp Authority) como tercera parte de confianza. La TSA del Ministerio de Presidencia es una Autoridad de Sellado de Tiempo puesta a disposición de todas las Administraciones Públicas con el objetivo de ofrecer los servicios de sellado, validación y resellado de sellos de tiempo tomando como referencia la hora oficial del Real Observatorio de la Armada (ROA).</w:t>
      </w:r>
    </w:p>
    <w:p w14:paraId="44D8506A" w14:textId="77777777" w:rsidR="004C13A8" w:rsidRDefault="004C13A8" w:rsidP="004C13A8"/>
    <w:p w14:paraId="1F22B25C" w14:textId="3991CC1F" w:rsidR="004C13A8" w:rsidRPr="004C13A8" w:rsidRDefault="004C13A8" w:rsidP="004C13A8">
      <w:r>
        <w:t>En el caso del aplicativo LexNET se utilizará como referencia de tiempo la proporcionada por el servidor de tiempo del Ministerio de Justicia, servidor sincronizado con la TSA del Ministerio de Presidencia.</w:t>
      </w:r>
    </w:p>
    <w:p w14:paraId="033F3453" w14:textId="77777777" w:rsidR="0050337F" w:rsidRDefault="0050337F">
      <w:pPr>
        <w:spacing w:before="0" w:line="259" w:lineRule="auto"/>
        <w:jc w:val="left"/>
        <w:rPr>
          <w:rFonts w:cs="Arial"/>
          <w:b/>
          <w:color w:val="191E23" w:themeColor="text1" w:themeShade="80"/>
          <w:position w:val="-6"/>
          <w:sz w:val="32"/>
        </w:rPr>
      </w:pPr>
      <w:bookmarkStart w:id="39" w:name="_Toc106094189"/>
      <w:r>
        <w:br w:type="page"/>
      </w:r>
    </w:p>
    <w:p w14:paraId="1D4C8E4F" w14:textId="48947AFE" w:rsidR="0099432F" w:rsidRDefault="0099432F" w:rsidP="0099432F">
      <w:pPr>
        <w:pStyle w:val="Ttulo2"/>
      </w:pPr>
      <w:r>
        <w:lastRenderedPageBreak/>
        <w:t>ANEXO V: Validaciones</w:t>
      </w:r>
      <w:bookmarkEnd w:id="39"/>
    </w:p>
    <w:p w14:paraId="68E19A32" w14:textId="6276B4D2" w:rsidR="009D62A2" w:rsidRDefault="009D62A2" w:rsidP="009D62A2">
      <w:pPr>
        <w:pStyle w:val="Ttulo3"/>
      </w:pPr>
      <w:bookmarkStart w:id="40" w:name="_Toc106094190"/>
      <w:r>
        <w:t>NIG</w:t>
      </w:r>
      <w:bookmarkEnd w:id="40"/>
    </w:p>
    <w:p w14:paraId="7F03C735" w14:textId="55BC5184" w:rsidR="004C13A8" w:rsidRDefault="004C13A8" w:rsidP="004C13A8">
      <w:r w:rsidRPr="004C13A8">
        <w:t>El valor del NIG debe ser un valor correcto y válido que cumpla con la siguiente especificación</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1169"/>
        <w:gridCol w:w="3986"/>
        <w:gridCol w:w="3986"/>
      </w:tblGrid>
      <w:tr w:rsidR="004C13A8" w:rsidRPr="00AD0EBB" w14:paraId="24A13F2D" w14:textId="3F6035E2" w:rsidTr="004C13A8">
        <w:trPr>
          <w:trHeight w:val="397"/>
          <w:tblHeader/>
          <w:jc w:val="center"/>
        </w:trPr>
        <w:tc>
          <w:tcPr>
            <w:tcW w:w="639" w:type="pct"/>
            <w:tcBorders>
              <w:bottom w:val="single" w:sz="6" w:space="0" w:color="717074"/>
              <w:right w:val="single" w:sz="6" w:space="0" w:color="FFFFFF"/>
            </w:tcBorders>
            <w:shd w:val="clear" w:color="auto" w:fill="074E8E" w:themeFill="text2"/>
            <w:noWrap/>
            <w:tcMar>
              <w:top w:w="0" w:type="dxa"/>
            </w:tcMar>
            <w:vAlign w:val="center"/>
          </w:tcPr>
          <w:p w14:paraId="2655069A" w14:textId="0CC9A908" w:rsidR="004C13A8" w:rsidRPr="00AD0EBB" w:rsidRDefault="004C13A8" w:rsidP="00A54BDE">
            <w:pPr>
              <w:pStyle w:val="TablaTtulo1"/>
            </w:pPr>
            <w:r>
              <w:t>offset</w:t>
            </w:r>
          </w:p>
        </w:tc>
        <w:tc>
          <w:tcPr>
            <w:tcW w:w="2180" w:type="pct"/>
            <w:tcBorders>
              <w:left w:val="single" w:sz="6" w:space="0" w:color="FFFFFF"/>
              <w:bottom w:val="single" w:sz="6" w:space="0" w:color="717074"/>
            </w:tcBorders>
            <w:shd w:val="clear" w:color="auto" w:fill="074E8E" w:themeFill="text2"/>
            <w:noWrap/>
            <w:tcMar>
              <w:top w:w="0" w:type="dxa"/>
            </w:tcMar>
            <w:vAlign w:val="center"/>
          </w:tcPr>
          <w:p w14:paraId="26EB1C16" w14:textId="4674331D" w:rsidR="004C13A8" w:rsidRPr="00AD0EBB" w:rsidRDefault="004C13A8" w:rsidP="00A54BDE">
            <w:pPr>
              <w:pStyle w:val="TablaTtulo1"/>
            </w:pPr>
            <w:r>
              <w:t>número dígitos</w:t>
            </w:r>
          </w:p>
        </w:tc>
        <w:tc>
          <w:tcPr>
            <w:tcW w:w="2180" w:type="pct"/>
            <w:tcBorders>
              <w:left w:val="single" w:sz="6" w:space="0" w:color="FFFFFF"/>
              <w:bottom w:val="single" w:sz="6" w:space="0" w:color="717074"/>
            </w:tcBorders>
            <w:shd w:val="clear" w:color="auto" w:fill="074E8E" w:themeFill="text2"/>
          </w:tcPr>
          <w:p w14:paraId="6900006E" w14:textId="1E1B46E3" w:rsidR="004C13A8" w:rsidRDefault="004C13A8" w:rsidP="00A54BDE">
            <w:pPr>
              <w:pStyle w:val="TablaTtulo1"/>
            </w:pPr>
            <w:r>
              <w:t>valores</w:t>
            </w:r>
          </w:p>
        </w:tc>
      </w:tr>
      <w:tr w:rsidR="004C13A8" w:rsidRPr="00963F4D" w14:paraId="4E973A45" w14:textId="401D7A4A" w:rsidTr="004C13A8">
        <w:trPr>
          <w:jc w:val="center"/>
        </w:trPr>
        <w:tc>
          <w:tcPr>
            <w:tcW w:w="639" w:type="pct"/>
            <w:shd w:val="clear" w:color="auto" w:fill="auto"/>
            <w:noWrap/>
          </w:tcPr>
          <w:p w14:paraId="59016A40" w14:textId="6F7FA7CA" w:rsidR="004C13A8" w:rsidRPr="00AD0EBB" w:rsidRDefault="004C13A8" w:rsidP="00A54BDE">
            <w:pPr>
              <w:pStyle w:val="Normaltabla"/>
            </w:pPr>
            <w:r>
              <w:t>0</w:t>
            </w:r>
          </w:p>
        </w:tc>
        <w:tc>
          <w:tcPr>
            <w:tcW w:w="2180" w:type="pct"/>
            <w:shd w:val="clear" w:color="auto" w:fill="auto"/>
            <w:noWrap/>
            <w:vAlign w:val="center"/>
          </w:tcPr>
          <w:p w14:paraId="26560F57" w14:textId="5C7E223F" w:rsidR="004C13A8" w:rsidRPr="00AD0EBB" w:rsidRDefault="004C13A8" w:rsidP="00A54BDE">
            <w:pPr>
              <w:pStyle w:val="Normaltabla"/>
            </w:pPr>
            <w:r>
              <w:t>2</w:t>
            </w:r>
          </w:p>
        </w:tc>
        <w:tc>
          <w:tcPr>
            <w:tcW w:w="2180" w:type="pct"/>
          </w:tcPr>
          <w:p w14:paraId="45E94C2A" w14:textId="61E51690" w:rsidR="004C13A8" w:rsidRDefault="004C13A8" w:rsidP="00A54BDE">
            <w:pPr>
              <w:pStyle w:val="Normaltabla"/>
            </w:pPr>
            <w:r>
              <w:t>Código provincia</w:t>
            </w:r>
          </w:p>
        </w:tc>
      </w:tr>
      <w:tr w:rsidR="004C13A8" w:rsidRPr="00963F4D" w14:paraId="5A8B2F96" w14:textId="221BB496" w:rsidTr="004C13A8">
        <w:trPr>
          <w:jc w:val="center"/>
        </w:trPr>
        <w:tc>
          <w:tcPr>
            <w:tcW w:w="639" w:type="pct"/>
            <w:shd w:val="clear" w:color="auto" w:fill="auto"/>
            <w:noWrap/>
          </w:tcPr>
          <w:p w14:paraId="1AA355B7" w14:textId="4A65275D" w:rsidR="004C13A8" w:rsidRPr="00AD0EBB" w:rsidRDefault="004C13A8" w:rsidP="00A54BDE">
            <w:pPr>
              <w:pStyle w:val="Normaltabla"/>
            </w:pPr>
            <w:r>
              <w:t>2</w:t>
            </w:r>
          </w:p>
        </w:tc>
        <w:tc>
          <w:tcPr>
            <w:tcW w:w="2180" w:type="pct"/>
            <w:shd w:val="clear" w:color="auto" w:fill="auto"/>
            <w:noWrap/>
            <w:vAlign w:val="center"/>
          </w:tcPr>
          <w:p w14:paraId="071C0F7F" w14:textId="60C0B4B1" w:rsidR="004C13A8" w:rsidRPr="00AD0EBB" w:rsidRDefault="004C13A8" w:rsidP="00A54BDE">
            <w:pPr>
              <w:pStyle w:val="Normaltabla"/>
            </w:pPr>
            <w:r>
              <w:t>3</w:t>
            </w:r>
          </w:p>
        </w:tc>
        <w:tc>
          <w:tcPr>
            <w:tcW w:w="2180" w:type="pct"/>
          </w:tcPr>
          <w:p w14:paraId="1BEBA35B" w14:textId="138AAE59" w:rsidR="004C13A8" w:rsidRDefault="004C13A8" w:rsidP="00A54BDE">
            <w:pPr>
              <w:pStyle w:val="Normaltabla"/>
            </w:pPr>
            <w:r>
              <w:t>Código municipio</w:t>
            </w:r>
          </w:p>
        </w:tc>
      </w:tr>
      <w:tr w:rsidR="004C13A8" w:rsidRPr="00963F4D" w14:paraId="4996DF4D" w14:textId="39E68AC3" w:rsidTr="004C13A8">
        <w:trPr>
          <w:jc w:val="center"/>
        </w:trPr>
        <w:tc>
          <w:tcPr>
            <w:tcW w:w="639" w:type="pct"/>
            <w:shd w:val="clear" w:color="auto" w:fill="auto"/>
            <w:noWrap/>
          </w:tcPr>
          <w:p w14:paraId="28AD6D07" w14:textId="076A72DE" w:rsidR="004C13A8" w:rsidRPr="00AD0EBB" w:rsidRDefault="004C13A8" w:rsidP="00A54BDE">
            <w:pPr>
              <w:pStyle w:val="Normaltabla"/>
            </w:pPr>
            <w:r>
              <w:t>5</w:t>
            </w:r>
          </w:p>
        </w:tc>
        <w:tc>
          <w:tcPr>
            <w:tcW w:w="2180" w:type="pct"/>
            <w:shd w:val="clear" w:color="auto" w:fill="auto"/>
            <w:noWrap/>
            <w:vAlign w:val="center"/>
          </w:tcPr>
          <w:p w14:paraId="203C6FB9" w14:textId="6FFDC67F" w:rsidR="004C13A8" w:rsidRPr="00AD0EBB" w:rsidRDefault="004C13A8" w:rsidP="00A54BDE">
            <w:pPr>
              <w:pStyle w:val="Normaltabla"/>
            </w:pPr>
            <w:r>
              <w:t>2</w:t>
            </w:r>
          </w:p>
        </w:tc>
        <w:tc>
          <w:tcPr>
            <w:tcW w:w="2180" w:type="pct"/>
          </w:tcPr>
          <w:p w14:paraId="5C66373A" w14:textId="12045330" w:rsidR="004C13A8" w:rsidRDefault="004C13A8" w:rsidP="00A54BDE">
            <w:pPr>
              <w:pStyle w:val="Normaltabla"/>
            </w:pPr>
            <w:r>
              <w:t>Código tipo de órgano</w:t>
            </w:r>
          </w:p>
        </w:tc>
      </w:tr>
      <w:tr w:rsidR="004C13A8" w:rsidRPr="00963F4D" w14:paraId="79BABB22" w14:textId="77777777" w:rsidTr="004C13A8">
        <w:trPr>
          <w:jc w:val="center"/>
        </w:trPr>
        <w:tc>
          <w:tcPr>
            <w:tcW w:w="639" w:type="pct"/>
            <w:shd w:val="clear" w:color="auto" w:fill="auto"/>
            <w:noWrap/>
          </w:tcPr>
          <w:p w14:paraId="4D04FB24" w14:textId="5C9FEF1C" w:rsidR="004C13A8" w:rsidRDefault="004C13A8" w:rsidP="00A54BDE">
            <w:pPr>
              <w:pStyle w:val="Normaltabla"/>
            </w:pPr>
            <w:r>
              <w:t>7</w:t>
            </w:r>
          </w:p>
        </w:tc>
        <w:tc>
          <w:tcPr>
            <w:tcW w:w="2180" w:type="pct"/>
            <w:shd w:val="clear" w:color="auto" w:fill="auto"/>
            <w:noWrap/>
            <w:vAlign w:val="center"/>
          </w:tcPr>
          <w:p w14:paraId="53236CB8" w14:textId="5D68C6A4" w:rsidR="004C13A8" w:rsidRDefault="004C13A8" w:rsidP="00A54BDE">
            <w:pPr>
              <w:pStyle w:val="Normaltabla"/>
            </w:pPr>
            <w:r>
              <w:t>1</w:t>
            </w:r>
          </w:p>
        </w:tc>
        <w:tc>
          <w:tcPr>
            <w:tcW w:w="2180" w:type="pct"/>
          </w:tcPr>
          <w:p w14:paraId="110EA41E" w14:textId="5E3B04C2" w:rsidR="004C13A8" w:rsidRDefault="004C13A8" w:rsidP="00A54BDE">
            <w:pPr>
              <w:pStyle w:val="Normaltabla"/>
            </w:pPr>
            <w:r>
              <w:t>Código tipo de jurisdicción</w:t>
            </w:r>
          </w:p>
        </w:tc>
      </w:tr>
      <w:tr w:rsidR="004C13A8" w:rsidRPr="00963F4D" w14:paraId="690F47C2" w14:textId="77777777" w:rsidTr="004C13A8">
        <w:trPr>
          <w:jc w:val="center"/>
        </w:trPr>
        <w:tc>
          <w:tcPr>
            <w:tcW w:w="639" w:type="pct"/>
            <w:shd w:val="clear" w:color="auto" w:fill="auto"/>
            <w:noWrap/>
          </w:tcPr>
          <w:p w14:paraId="5586FD75" w14:textId="5E81CCDF" w:rsidR="004C13A8" w:rsidRDefault="004C13A8" w:rsidP="00A54BDE">
            <w:pPr>
              <w:pStyle w:val="Normaltabla"/>
            </w:pPr>
            <w:r>
              <w:t>8</w:t>
            </w:r>
          </w:p>
        </w:tc>
        <w:tc>
          <w:tcPr>
            <w:tcW w:w="2180" w:type="pct"/>
            <w:shd w:val="clear" w:color="auto" w:fill="auto"/>
            <w:noWrap/>
            <w:vAlign w:val="center"/>
          </w:tcPr>
          <w:p w14:paraId="36B64294" w14:textId="4064CB6D" w:rsidR="004C13A8" w:rsidRDefault="004C13A8" w:rsidP="00A54BDE">
            <w:pPr>
              <w:pStyle w:val="Normaltabla"/>
            </w:pPr>
            <w:r>
              <w:t>4</w:t>
            </w:r>
          </w:p>
        </w:tc>
        <w:tc>
          <w:tcPr>
            <w:tcW w:w="2180" w:type="pct"/>
          </w:tcPr>
          <w:p w14:paraId="0924EFC6" w14:textId="5C02054C" w:rsidR="004C13A8" w:rsidRDefault="004C13A8" w:rsidP="00A54BDE">
            <w:pPr>
              <w:pStyle w:val="Normaltabla"/>
            </w:pPr>
            <w:r>
              <w:t>Año</w:t>
            </w:r>
          </w:p>
        </w:tc>
      </w:tr>
      <w:tr w:rsidR="004C13A8" w:rsidRPr="00963F4D" w14:paraId="59CF8B97" w14:textId="77777777" w:rsidTr="004C13A8">
        <w:trPr>
          <w:jc w:val="center"/>
        </w:trPr>
        <w:tc>
          <w:tcPr>
            <w:tcW w:w="639" w:type="pct"/>
            <w:shd w:val="clear" w:color="auto" w:fill="auto"/>
            <w:noWrap/>
          </w:tcPr>
          <w:p w14:paraId="45B68666" w14:textId="24053F57" w:rsidR="004C13A8" w:rsidRDefault="004C13A8" w:rsidP="00A54BDE">
            <w:pPr>
              <w:pStyle w:val="Normaltabla"/>
            </w:pPr>
            <w:r>
              <w:t>12</w:t>
            </w:r>
          </w:p>
        </w:tc>
        <w:tc>
          <w:tcPr>
            <w:tcW w:w="2180" w:type="pct"/>
            <w:shd w:val="clear" w:color="auto" w:fill="auto"/>
            <w:noWrap/>
            <w:vAlign w:val="center"/>
          </w:tcPr>
          <w:p w14:paraId="064EC8BB" w14:textId="240CBB6E" w:rsidR="004C13A8" w:rsidRDefault="004C13A8" w:rsidP="00A54BDE">
            <w:pPr>
              <w:pStyle w:val="Normaltabla"/>
            </w:pPr>
            <w:r>
              <w:t>7</w:t>
            </w:r>
          </w:p>
        </w:tc>
        <w:tc>
          <w:tcPr>
            <w:tcW w:w="2180" w:type="pct"/>
          </w:tcPr>
          <w:p w14:paraId="177760F6" w14:textId="407E81DD" w:rsidR="004C13A8" w:rsidRDefault="004C13A8" w:rsidP="00A54BDE">
            <w:pPr>
              <w:pStyle w:val="Normaltabla"/>
            </w:pPr>
            <w:r>
              <w:t>Resto identificación</w:t>
            </w:r>
          </w:p>
        </w:tc>
      </w:tr>
    </w:tbl>
    <w:p w14:paraId="34901CE1" w14:textId="77777777" w:rsidR="004C13A8" w:rsidRPr="004C13A8" w:rsidRDefault="004C13A8" w:rsidP="004C13A8"/>
    <w:sectPr w:rsidR="004C13A8" w:rsidRPr="004C13A8" w:rsidSect="00250E9B">
      <w:headerReference w:type="default" r:id="rId13"/>
      <w:footerReference w:type="default" r:id="rId14"/>
      <w:pgSz w:w="11907" w:h="16839" w:code="9"/>
      <w:pgMar w:top="1701" w:right="1440" w:bottom="1440" w:left="1440" w:header="0"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56BD63" w14:textId="77777777" w:rsidR="00833105" w:rsidRDefault="00833105" w:rsidP="004654F4">
      <w:pPr>
        <w:spacing w:after="0" w:line="240" w:lineRule="auto"/>
      </w:pPr>
      <w:r>
        <w:separator/>
      </w:r>
    </w:p>
  </w:endnote>
  <w:endnote w:type="continuationSeparator" w:id="0">
    <w:p w14:paraId="5C67E492" w14:textId="77777777" w:rsidR="00833105" w:rsidRDefault="00833105" w:rsidP="004654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D4D03" w14:textId="7A4163C9" w:rsidR="00994BD1" w:rsidRPr="00F962BA" w:rsidRDefault="007D365E" w:rsidP="009A2E83">
    <w:pPr>
      <w:pStyle w:val="Piedepgina"/>
    </w:pP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A6680" w14:textId="4C3DADC2" w:rsidR="002C3C9B" w:rsidRPr="00F962BA" w:rsidRDefault="008E6A14" w:rsidP="00921D60">
    <w:pPr>
      <w:pStyle w:val="Piedepgina"/>
      <w:ind w:left="1134"/>
    </w:pPr>
    <w:fldSimple w:instr=" DATE   \* MERGEFORMAT ">
      <w:r w:rsidR="0097228F">
        <w:rPr>
          <w:noProof/>
        </w:rPr>
        <w:t>20/01/2025</w:t>
      </w:r>
    </w:fldSimple>
    <w:r w:rsidR="00C3437D">
      <w:t xml:space="preserve"> </w:t>
    </w:r>
    <w:sdt>
      <w:sdtPr>
        <w:alias w:val="Título"/>
        <w:tag w:val=""/>
        <w:id w:val="1804960962"/>
        <w:placeholder>
          <w:docPart w:val="C489D7B97DBF4AEB92308B6819D506A2"/>
        </w:placeholder>
        <w:dataBinding w:prefixMappings="xmlns:ns0='http://purl.org/dc/elements/1.1/' xmlns:ns1='http://schemas.openxmlformats.org/package/2006/metadata/core-properties' " w:xpath="/ns1:coreProperties[1]/ns0:title[1]" w:storeItemID="{6C3C8BC8-F283-45AE-878A-BAB7291924A1}"/>
        <w:text/>
      </w:sdtPr>
      <w:sdtContent>
        <w:r w:rsidR="00D75C98">
          <w:t>Anexos Documentación</w:t>
        </w:r>
      </w:sdtContent>
    </w:sdt>
    <w:r w:rsidR="00C3437D">
      <w:t xml:space="preserve"> </w:t>
    </w:r>
    <w:fldSimple w:instr=" STYLEREF  Subtitulo  \* MERGEFORMAT ">
      <w:r w:rsidR="0097228F" w:rsidRPr="0097228F">
        <w:rPr>
          <w:b/>
          <w:bCs/>
          <w:noProof/>
        </w:rPr>
        <w:t xml:space="preserve">Integración </w:t>
      </w:r>
      <w:r w:rsidR="0097228F">
        <w:rPr>
          <w:noProof/>
        </w:rPr>
        <w:t>WS LexNET</w:t>
      </w:r>
      <w:r w:rsidR="0097228F">
        <w:rPr>
          <w:noProof/>
        </w:rPr>
        <w:cr/>
      </w:r>
    </w:fldSimple>
    <w:r w:rsidR="008D3BB2">
      <w:t xml:space="preserve"> </w:t>
    </w:r>
    <w:r w:rsidR="00C3437D">
      <w:ptab w:relativeTo="margin" w:alignment="right" w:leader="none"/>
    </w:r>
    <w:r w:rsidR="00207F36">
      <w:fldChar w:fldCharType="begin"/>
    </w:r>
    <w:r w:rsidR="00207F36">
      <w:instrText xml:space="preserve"> PAGE  \* Arabic </w:instrText>
    </w:r>
    <w:r w:rsidR="00207F36">
      <w:fldChar w:fldCharType="separate"/>
    </w:r>
    <w:r w:rsidR="00207F36">
      <w:rPr>
        <w:noProof/>
      </w:rPr>
      <w:t>3</w:t>
    </w:r>
    <w:r w:rsidR="00207F3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7CAA9D" w14:textId="77777777" w:rsidR="00833105" w:rsidRDefault="00833105" w:rsidP="004654F4">
      <w:pPr>
        <w:spacing w:after="0" w:line="240" w:lineRule="auto"/>
      </w:pPr>
      <w:r>
        <w:separator/>
      </w:r>
    </w:p>
  </w:footnote>
  <w:footnote w:type="continuationSeparator" w:id="0">
    <w:p w14:paraId="14736F49" w14:textId="77777777" w:rsidR="00833105" w:rsidRDefault="00833105" w:rsidP="004654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FB3AE" w14:textId="473B6D81" w:rsidR="006C5415" w:rsidRDefault="00120F74" w:rsidP="00325ACF">
    <w:pPr>
      <w:pStyle w:val="Encabezado"/>
      <w:ind w:right="-754"/>
      <w:jc w:val="right"/>
    </w:pPr>
    <w:r w:rsidRPr="005910D0">
      <w:rPr>
        <w:noProof/>
      </w:rPr>
      <w:drawing>
        <wp:anchor distT="0" distB="0" distL="114300" distR="114300" simplePos="0" relativeHeight="251660288" behindDoc="0" locked="0" layoutInCell="1" allowOverlap="1" wp14:anchorId="5411FE77" wp14:editId="5C0D7EBA">
          <wp:simplePos x="0" y="0"/>
          <wp:positionH relativeFrom="column">
            <wp:posOffset>-899160</wp:posOffset>
          </wp:positionH>
          <wp:positionV relativeFrom="paragraph">
            <wp:posOffset>-134348</wp:posOffset>
          </wp:positionV>
          <wp:extent cx="7559040" cy="594360"/>
          <wp:effectExtent l="0" t="0" r="3810" b="0"/>
          <wp:wrapNone/>
          <wp:docPr id="3" name="Imagen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a:extLst>
                      <a:ext uri="{C183D7F6-B498-43B3-948B-1728B52AA6E4}">
                        <adec:decorative xmlns:adec="http://schemas.microsoft.com/office/drawing/2017/decorative" val="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t="17591" r="9954" b="39533"/>
                  <a:stretch/>
                </pic:blipFill>
                <pic:spPr bwMode="auto">
                  <a:xfrm>
                    <a:off x="0" y="0"/>
                    <a:ext cx="7559040" cy="594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ECD7F3" w14:textId="4DE4C2AE" w:rsidR="00F962BA" w:rsidRPr="00F962BA" w:rsidRDefault="00BA2777">
    <w:pPr>
      <w:pStyle w:val="Encabezado"/>
      <w:rPr>
        <w:sz w:val="10"/>
      </w:rPr>
    </w:pPr>
    <w:r w:rsidRPr="0008614D">
      <w:rPr>
        <w:rFonts w:cstheme="majorHAnsi"/>
        <w:b/>
        <w:noProof/>
        <w:color w:val="074E8E" w:themeColor="text2"/>
        <w:sz w:val="40"/>
        <w:szCs w:val="22"/>
      </w:rPr>
      <w:drawing>
        <wp:anchor distT="0" distB="0" distL="114300" distR="114300" simplePos="0" relativeHeight="251671040" behindDoc="0" locked="0" layoutInCell="1" allowOverlap="1" wp14:anchorId="42008008" wp14:editId="23827E7A">
          <wp:simplePos x="0" y="0"/>
          <wp:positionH relativeFrom="column">
            <wp:posOffset>3845607</wp:posOffset>
          </wp:positionH>
          <wp:positionV relativeFrom="paragraph">
            <wp:posOffset>50640</wp:posOffset>
          </wp:positionV>
          <wp:extent cx="2492147" cy="336776"/>
          <wp:effectExtent l="0" t="0" r="0" b="6350"/>
          <wp:wrapNone/>
          <wp:docPr id="6"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2492147" cy="336776"/>
                  </a:xfrm>
                  <a:prstGeom prst="rect">
                    <a:avLst/>
                  </a:prstGeom>
                </pic:spPr>
              </pic:pic>
            </a:graphicData>
          </a:graphic>
          <wp14:sizeRelH relativeFrom="page">
            <wp14:pctWidth>0</wp14:pctWidth>
          </wp14:sizeRelH>
          <wp14:sizeRelV relativeFrom="page">
            <wp14:pctHeight>0</wp14:pctHeight>
          </wp14:sizeRelV>
        </wp:anchor>
      </w:drawing>
    </w:r>
  </w:p>
  <w:p w14:paraId="4B2578E4" w14:textId="2E0D55D6" w:rsidR="006C5415" w:rsidRDefault="006C5415">
    <w:pPr>
      <w:pStyle w:val="Encabezado"/>
    </w:pPr>
  </w:p>
  <w:p w14:paraId="779BA714" w14:textId="1E788824" w:rsidR="006C5415" w:rsidRDefault="006C5415">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C71C8" w14:textId="7FD51BF5" w:rsidR="00704850" w:rsidRDefault="00BA2777" w:rsidP="00C3437D">
    <w:pPr>
      <w:pStyle w:val="Encabezado"/>
      <w:tabs>
        <w:tab w:val="clear" w:pos="4680"/>
        <w:tab w:val="clear" w:pos="9360"/>
        <w:tab w:val="left" w:pos="3600"/>
        <w:tab w:val="left" w:pos="8108"/>
      </w:tabs>
    </w:pPr>
    <w:r w:rsidRPr="0008614D">
      <w:rPr>
        <w:rFonts w:cstheme="majorHAnsi"/>
        <w:b/>
        <w:noProof/>
        <w:color w:val="074E8E" w:themeColor="text2"/>
        <w:sz w:val="40"/>
        <w:szCs w:val="22"/>
      </w:rPr>
      <w:drawing>
        <wp:anchor distT="0" distB="0" distL="114300" distR="114300" simplePos="0" relativeHeight="251673088" behindDoc="0" locked="0" layoutInCell="1" allowOverlap="1" wp14:anchorId="2D9E8575" wp14:editId="6F26AFEF">
          <wp:simplePos x="0" y="0"/>
          <wp:positionH relativeFrom="column">
            <wp:posOffset>3896882</wp:posOffset>
          </wp:positionH>
          <wp:positionV relativeFrom="paragraph">
            <wp:posOffset>336550</wp:posOffset>
          </wp:positionV>
          <wp:extent cx="2492147" cy="336776"/>
          <wp:effectExtent l="0" t="0" r="0" b="6350"/>
          <wp:wrapNone/>
          <wp:docPr id="8"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492147" cy="336776"/>
                  </a:xfrm>
                  <a:prstGeom prst="rect">
                    <a:avLst/>
                  </a:prstGeom>
                </pic:spPr>
              </pic:pic>
            </a:graphicData>
          </a:graphic>
          <wp14:sizeRelH relativeFrom="page">
            <wp14:pctWidth>0</wp14:pctWidth>
          </wp14:sizeRelH>
          <wp14:sizeRelV relativeFrom="page">
            <wp14:pctHeight>0</wp14:pctHeight>
          </wp14:sizeRelV>
        </wp:anchor>
      </w:drawing>
    </w:r>
    <w:r w:rsidR="00000AC5" w:rsidRPr="005910D0">
      <w:rPr>
        <w:noProof/>
      </w:rPr>
      <w:drawing>
        <wp:anchor distT="0" distB="0" distL="114300" distR="114300" simplePos="0" relativeHeight="251659776" behindDoc="0" locked="0" layoutInCell="1" allowOverlap="1" wp14:anchorId="6583F32C" wp14:editId="390E9C66">
          <wp:simplePos x="0" y="0"/>
          <wp:positionH relativeFrom="column">
            <wp:posOffset>-929640</wp:posOffset>
          </wp:positionH>
          <wp:positionV relativeFrom="paragraph">
            <wp:posOffset>-101600</wp:posOffset>
          </wp:positionV>
          <wp:extent cx="7559040" cy="617838"/>
          <wp:effectExtent l="0" t="0" r="0" b="0"/>
          <wp:wrapNone/>
          <wp:docPr id="4" name="Imagen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a:extLst>
                      <a:ext uri="{C183D7F6-B498-43B3-948B-1728B52AA6E4}">
                        <adec:decorative xmlns:adec="http://schemas.microsoft.com/office/drawing/2017/decorative" val="1"/>
                      </a:ext>
                    </a:extLst>
                  </pic:cNvPr>
                  <pic:cNvPicPr>
                    <a:picLocks noChangeAspect="1" noChangeArrowheads="1"/>
                  </pic:cNvPicPr>
                </pic:nvPicPr>
                <pic:blipFill rotWithShape="1">
                  <a:blip r:embed="rId2">
                    <a:extLst>
                      <a:ext uri="{28A0092B-C50C-407E-A947-70E740481C1C}">
                        <a14:useLocalDpi xmlns:a14="http://schemas.microsoft.com/office/drawing/2010/main" val="0"/>
                      </a:ext>
                    </a:extLst>
                  </a:blip>
                  <a:srcRect t="17591" r="9954" b="37839"/>
                  <a:stretch/>
                </pic:blipFill>
                <pic:spPr bwMode="auto">
                  <a:xfrm>
                    <a:off x="0" y="0"/>
                    <a:ext cx="7559040" cy="6178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5273B">
      <w:tab/>
    </w:r>
    <w:r w:rsidR="00434CDC">
      <w:tab/>
    </w:r>
    <w:r w:rsidR="00605D3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403B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C4C6D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B2B5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4021E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0F2E5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94F1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C26AB3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F934FD08"/>
    <w:lvl w:ilvl="0">
      <w:start w:val="1"/>
      <w:numFmt w:val="decimal"/>
      <w:lvlText w:val="%1."/>
      <w:lvlJc w:val="left"/>
      <w:pPr>
        <w:tabs>
          <w:tab w:val="num" w:pos="360"/>
        </w:tabs>
        <w:ind w:left="360" w:hanging="360"/>
      </w:pPr>
    </w:lvl>
  </w:abstractNum>
  <w:abstractNum w:abstractNumId="8" w15:restartNumberingAfterBreak="0">
    <w:nsid w:val="03DF354B"/>
    <w:multiLevelType w:val="multilevel"/>
    <w:tmpl w:val="C7C09CFE"/>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tabs>
          <w:tab w:val="num" w:pos="1134"/>
        </w:tabs>
        <w:ind w:left="1134" w:hanging="283"/>
      </w:pPr>
      <w:rPr>
        <w:rFonts w:ascii="Courier New" w:hAnsi="Courier New" w:hint="default"/>
        <w:color w:val="074E8E" w:themeColor="text2"/>
      </w:rPr>
    </w:lvl>
    <w:lvl w:ilvl="2">
      <w:start w:val="1"/>
      <w:numFmt w:val="bullet"/>
      <w:lvlText w:val=""/>
      <w:lvlJc w:val="left"/>
      <w:pPr>
        <w:tabs>
          <w:tab w:val="num" w:pos="1701"/>
        </w:tabs>
        <w:ind w:left="1701" w:hanging="283"/>
      </w:pPr>
      <w:rPr>
        <w:rFonts w:ascii="Wingdings" w:hAnsi="Wingdings" w:hint="default"/>
        <w:color w:val="074E8E" w:themeColor="text2"/>
      </w:rPr>
    </w:lvl>
    <w:lvl w:ilvl="3">
      <w:start w:val="1"/>
      <w:numFmt w:val="bullet"/>
      <w:lvlText w:val=""/>
      <w:lvlJc w:val="left"/>
      <w:pPr>
        <w:tabs>
          <w:tab w:val="num" w:pos="2268"/>
        </w:tabs>
        <w:ind w:left="2268" w:hanging="283"/>
      </w:pPr>
      <w:rPr>
        <w:rFonts w:ascii="Symbol" w:hAnsi="Symbol" w:hint="default"/>
        <w:color w:val="074E8E" w:themeColor="text2"/>
      </w:rPr>
    </w:lvl>
    <w:lvl w:ilvl="4">
      <w:start w:val="1"/>
      <w:numFmt w:val="bullet"/>
      <w:lvlText w:val=""/>
      <w:lvlJc w:val="left"/>
      <w:pPr>
        <w:tabs>
          <w:tab w:val="num" w:pos="2835"/>
        </w:tabs>
        <w:ind w:left="2835" w:hanging="283"/>
      </w:pPr>
      <w:rPr>
        <w:rFonts w:ascii="Wingdings 2" w:hAnsi="Wingdings 2" w:hint="default"/>
        <w:color w:val="323C47" w:themeColor="text1"/>
      </w:rPr>
    </w:lvl>
    <w:lvl w:ilvl="5">
      <w:start w:val="1"/>
      <w:numFmt w:val="bullet"/>
      <w:lvlText w:val="o"/>
      <w:lvlJc w:val="left"/>
      <w:pPr>
        <w:tabs>
          <w:tab w:val="num" w:pos="3402"/>
        </w:tabs>
        <w:ind w:left="3402" w:hanging="283"/>
      </w:pPr>
      <w:rPr>
        <w:rFonts w:ascii="Courier New" w:hAnsi="Courier New" w:hint="default"/>
        <w:color w:val="323C47" w:themeColor="text1"/>
      </w:rPr>
    </w:lvl>
    <w:lvl w:ilvl="6">
      <w:start w:val="1"/>
      <w:numFmt w:val="bullet"/>
      <w:lvlText w:val=""/>
      <w:lvlJc w:val="left"/>
      <w:pPr>
        <w:tabs>
          <w:tab w:val="num" w:pos="3969"/>
        </w:tabs>
        <w:ind w:left="3969" w:hanging="283"/>
      </w:pPr>
      <w:rPr>
        <w:rFonts w:ascii="Wingdings" w:hAnsi="Wingdings" w:hint="default"/>
        <w:color w:val="323C47" w:themeColor="text1"/>
      </w:rPr>
    </w:lvl>
    <w:lvl w:ilvl="7">
      <w:start w:val="1"/>
      <w:numFmt w:val="bullet"/>
      <w:lvlText w:val=""/>
      <w:lvlJc w:val="left"/>
      <w:pPr>
        <w:tabs>
          <w:tab w:val="num" w:pos="4536"/>
        </w:tabs>
        <w:ind w:left="4536" w:hanging="283"/>
      </w:pPr>
      <w:rPr>
        <w:rFonts w:ascii="Symbol" w:hAnsi="Symbol" w:hint="default"/>
        <w:color w:val="323C47" w:themeColor="text1"/>
      </w:rPr>
    </w:lvl>
    <w:lvl w:ilvl="8">
      <w:start w:val="1"/>
      <w:numFmt w:val="bullet"/>
      <w:lvlText w:val=""/>
      <w:lvlJc w:val="left"/>
      <w:pPr>
        <w:tabs>
          <w:tab w:val="num" w:pos="5103"/>
        </w:tabs>
        <w:ind w:left="5103" w:hanging="283"/>
      </w:pPr>
      <w:rPr>
        <w:rFonts w:ascii="Symbol" w:hAnsi="Symbol" w:hint="default"/>
        <w:color w:val="00B050" w:themeColor="accent6"/>
      </w:rPr>
    </w:lvl>
  </w:abstractNum>
  <w:abstractNum w:abstractNumId="9" w15:restartNumberingAfterBreak="0">
    <w:nsid w:val="045E2BBA"/>
    <w:multiLevelType w:val="hybridMultilevel"/>
    <w:tmpl w:val="6388F326"/>
    <w:lvl w:ilvl="0" w:tplc="9F0056B2">
      <w:start w:val="1"/>
      <w:numFmt w:val="lowerLetter"/>
      <w:pStyle w:val="Listaalfabticaconttulo"/>
      <w:lvlText w:val="%1)"/>
      <w:lvlJc w:val="left"/>
      <w:pPr>
        <w:tabs>
          <w:tab w:val="num" w:pos="425"/>
        </w:tabs>
        <w:ind w:left="425" w:hanging="425"/>
      </w:pPr>
      <w:rPr>
        <w:rFonts w:ascii="Arial Negrita" w:hAnsi="Arial Negrita" w:hint="default"/>
        <w:b/>
        <w:i/>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15:restartNumberingAfterBreak="0">
    <w:nsid w:val="05F77BAF"/>
    <w:multiLevelType w:val="hybridMultilevel"/>
    <w:tmpl w:val="B00E7D4E"/>
    <w:lvl w:ilvl="0" w:tplc="AA305DE8">
      <w:start w:val="1"/>
      <w:numFmt w:val="lowerLetter"/>
      <w:pStyle w:val="TablaListaAlfabtica"/>
      <w:lvlText w:val="%1)"/>
      <w:lvlJc w:val="left"/>
      <w:pPr>
        <w:tabs>
          <w:tab w:val="num" w:pos="369"/>
        </w:tabs>
        <w:ind w:left="369" w:hanging="369"/>
      </w:pPr>
      <w:rPr>
        <w:rFonts w:ascii="Arial" w:hAnsi="Arial" w:hint="default"/>
        <w:b w:val="0"/>
        <w:i w:val="0"/>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15:restartNumberingAfterBreak="0">
    <w:nsid w:val="098C687E"/>
    <w:multiLevelType w:val="hybridMultilevel"/>
    <w:tmpl w:val="E5BC0298"/>
    <w:lvl w:ilvl="0" w:tplc="0FC67D64">
      <w:start w:val="1"/>
      <w:numFmt w:val="decimal"/>
      <w:pStyle w:val="Listanumricaconttulo"/>
      <w:lvlText w:val="%1."/>
      <w:lvlJc w:val="left"/>
      <w:pPr>
        <w:tabs>
          <w:tab w:val="num" w:pos="425"/>
        </w:tabs>
        <w:ind w:left="425" w:hanging="425"/>
      </w:pPr>
      <w:rPr>
        <w:rFonts w:ascii="Arial Negrita" w:hAnsi="Arial Negrita" w:hint="default"/>
        <w:b/>
        <w:i/>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15:restartNumberingAfterBreak="0">
    <w:nsid w:val="0E3F29B5"/>
    <w:multiLevelType w:val="multilevel"/>
    <w:tmpl w:val="8EE21258"/>
    <w:lvl w:ilvl="0">
      <w:start w:val="1"/>
      <w:numFmt w:val="decimal"/>
      <w:lvlText w:val="%1."/>
      <w:lvlJc w:val="left"/>
      <w:pPr>
        <w:ind w:left="360" w:hanging="360"/>
      </w:pPr>
      <w:rPr>
        <w:rFonts w:hint="default"/>
      </w:rPr>
    </w:lvl>
    <w:lvl w:ilvl="1">
      <w:start w:val="1"/>
      <w:numFmt w:val="decimal"/>
      <w:isLgl/>
      <w:lvlText w:val="%1.%2."/>
      <w:lvlJc w:val="left"/>
      <w:pPr>
        <w:ind w:left="1008" w:hanging="1008"/>
      </w:pPr>
      <w:rPr>
        <w:rFonts w:hint="default"/>
      </w:rPr>
    </w:lvl>
    <w:lvl w:ilvl="2">
      <w:start w:val="1"/>
      <w:numFmt w:val="decimal"/>
      <w:isLgl/>
      <w:lvlText w:val="%1.%2.%3."/>
      <w:lvlJc w:val="left"/>
      <w:pPr>
        <w:ind w:left="1008" w:hanging="1008"/>
      </w:pPr>
      <w:rPr>
        <w:rFonts w:hint="default"/>
      </w:rPr>
    </w:lvl>
    <w:lvl w:ilvl="3">
      <w:start w:val="1"/>
      <w:numFmt w:val="decimal"/>
      <w:isLgl/>
      <w:lvlText w:val="%1.%2.%3.%4."/>
      <w:lvlJc w:val="left"/>
      <w:pPr>
        <w:ind w:left="1008" w:hanging="1008"/>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10681B56"/>
    <w:multiLevelType w:val="hybridMultilevel"/>
    <w:tmpl w:val="A44EB3A2"/>
    <w:lvl w:ilvl="0" w:tplc="CE16B2E0">
      <w:start w:val="1"/>
      <w:numFmt w:val="decimal"/>
      <w:pStyle w:val="TablaListaNumrica"/>
      <w:lvlText w:val="%1."/>
      <w:lvlJc w:val="left"/>
      <w:pPr>
        <w:tabs>
          <w:tab w:val="num" w:pos="369"/>
        </w:tabs>
        <w:ind w:left="369" w:hanging="369"/>
      </w:pPr>
      <w:rPr>
        <w:rFonts w:ascii="Arial" w:hAnsi="Arial" w:hint="default"/>
        <w:b w:val="0"/>
        <w:i w:val="0"/>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15:restartNumberingAfterBreak="0">
    <w:nsid w:val="13112671"/>
    <w:multiLevelType w:val="hybridMultilevel"/>
    <w:tmpl w:val="1C262E06"/>
    <w:lvl w:ilvl="0" w:tplc="52643C4E">
      <w:start w:val="1"/>
      <w:numFmt w:val="bullet"/>
      <w:lvlText w:val=""/>
      <w:lvlJc w:val="left"/>
      <w:pPr>
        <w:tabs>
          <w:tab w:val="num" w:pos="1276"/>
        </w:tabs>
        <w:ind w:left="1276" w:hanging="425"/>
      </w:pPr>
      <w:rPr>
        <w:rFonts w:ascii="Wingdings 3" w:hAnsi="Wingdings 3" w:hint="default"/>
        <w:b/>
        <w:i w:val="0"/>
        <w:caps w:val="0"/>
        <w:strike w:val="0"/>
        <w:dstrike w:val="0"/>
        <w:vanish w:val="0"/>
        <w:color w:val="074E8E" w:themeColor="text2"/>
        <w:spacing w:val="0"/>
        <w:w w:val="100"/>
        <w:kern w:val="0"/>
        <w:position w:val="0"/>
        <w:sz w:val="24"/>
        <w:u w:val="none"/>
        <w:effect w:val="none"/>
        <w:vertAlign w:val="baseline"/>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D174A0"/>
    <w:multiLevelType w:val="multilevel"/>
    <w:tmpl w:val="F5EAD2CE"/>
    <w:styleLink w:val="ListaSGNTJ"/>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ind w:left="1440" w:hanging="360"/>
      </w:pPr>
      <w:rPr>
        <w:rFonts w:ascii="Courier New" w:hAnsi="Courier New" w:hint="default"/>
        <w:color w:val="074E8E" w:themeColor="text2"/>
      </w:rPr>
    </w:lvl>
    <w:lvl w:ilvl="2">
      <w:start w:val="1"/>
      <w:numFmt w:val="bullet"/>
      <w:lvlText w:val=""/>
      <w:lvlJc w:val="left"/>
      <w:pPr>
        <w:ind w:left="2160" w:hanging="360"/>
      </w:pPr>
      <w:rPr>
        <w:rFonts w:ascii="Wingdings" w:hAnsi="Wingdings" w:hint="default"/>
        <w:color w:val="074E8E" w:themeColor="text2"/>
      </w:rPr>
    </w:lvl>
    <w:lvl w:ilvl="3">
      <w:start w:val="1"/>
      <w:numFmt w:val="bullet"/>
      <w:lvlText w:val=""/>
      <w:lvlJc w:val="left"/>
      <w:pPr>
        <w:ind w:left="2880" w:hanging="360"/>
      </w:pPr>
      <w:rPr>
        <w:rFonts w:ascii="Symbol" w:hAnsi="Symbol" w:hint="default"/>
        <w:color w:val="074E8E" w:themeColor="text2"/>
      </w:rPr>
    </w:lvl>
    <w:lvl w:ilvl="4">
      <w:start w:val="1"/>
      <w:numFmt w:val="bullet"/>
      <w:lvlText w:val=""/>
      <w:lvlJc w:val="left"/>
      <w:pPr>
        <w:ind w:left="3600" w:hanging="360"/>
      </w:pPr>
      <w:rPr>
        <w:rFonts w:ascii="Wingdings 2" w:hAnsi="Wingdings 2" w:cs="Courier New" w:hint="default"/>
      </w:rPr>
    </w:lvl>
    <w:lvl w:ilvl="5">
      <w:start w:val="1"/>
      <w:numFmt w:val="bullet"/>
      <w:lvlText w:val="o"/>
      <w:lvlJc w:val="left"/>
      <w:pPr>
        <w:ind w:left="4320" w:hanging="360"/>
      </w:pPr>
      <w:rPr>
        <w:rFonts w:ascii="Courier New" w:hAnsi="Courier New" w:hint="default"/>
        <w:color w:val="323C47" w:themeColor="text1"/>
      </w:rPr>
    </w:lvl>
    <w:lvl w:ilvl="6">
      <w:start w:val="1"/>
      <w:numFmt w:val="bullet"/>
      <w:lvlText w:val=""/>
      <w:lvlJc w:val="left"/>
      <w:pPr>
        <w:ind w:left="5040" w:hanging="360"/>
      </w:pPr>
      <w:rPr>
        <w:rFonts w:ascii="Wingdings" w:hAnsi="Wingdings" w:hint="default"/>
      </w:rPr>
    </w:lvl>
    <w:lvl w:ilvl="7">
      <w:start w:val="1"/>
      <w:numFmt w:val="bullet"/>
      <w:lvlText w:val=""/>
      <w:lvlJc w:val="left"/>
      <w:pPr>
        <w:ind w:left="5760" w:hanging="360"/>
      </w:pPr>
      <w:rPr>
        <w:rFonts w:ascii="Symbol" w:hAnsi="Symbol" w:cs="Courier New" w:hint="default"/>
        <w:color w:val="323C47" w:themeColor="text1"/>
      </w:rPr>
    </w:lvl>
    <w:lvl w:ilvl="8">
      <w:start w:val="1"/>
      <w:numFmt w:val="bullet"/>
      <w:lvlText w:val=""/>
      <w:lvlJc w:val="left"/>
      <w:pPr>
        <w:ind w:left="6480" w:hanging="360"/>
      </w:pPr>
      <w:rPr>
        <w:rFonts w:ascii="Symbol" w:hAnsi="Symbol" w:hint="default"/>
        <w:color w:val="00B050" w:themeColor="accent6"/>
      </w:rPr>
    </w:lvl>
  </w:abstractNum>
  <w:abstractNum w:abstractNumId="16" w15:restartNumberingAfterBreak="0">
    <w:nsid w:val="194C244A"/>
    <w:multiLevelType w:val="multilevel"/>
    <w:tmpl w:val="3BE2C0A8"/>
    <w:lvl w:ilvl="0">
      <w:start w:val="1"/>
      <w:numFmt w:val="bullet"/>
      <w:pStyle w:val="TablaVietaNivel1conTtulo"/>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
      <w:lvlJc w:val="left"/>
      <w:pPr>
        <w:tabs>
          <w:tab w:val="num" w:pos="851"/>
        </w:tabs>
        <w:ind w:left="851"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2">
      <w:start w:val="1"/>
      <w:numFmt w:val="bullet"/>
      <w:lvlText w:val=""/>
      <w:lvlJc w:val="left"/>
      <w:pPr>
        <w:tabs>
          <w:tab w:val="num" w:pos="1418"/>
        </w:tabs>
        <w:ind w:left="1418" w:hanging="284"/>
      </w:pPr>
      <w:rPr>
        <w:rFonts w:ascii="Wingdings" w:hAnsi="Wingdings" w:hint="default"/>
        <w:color w:val="074E8E" w:themeColor="text2"/>
      </w:rPr>
    </w:lvl>
    <w:lvl w:ilvl="3">
      <w:start w:val="1"/>
      <w:numFmt w:val="bullet"/>
      <w:lvlText w:val=""/>
      <w:lvlJc w:val="left"/>
      <w:pPr>
        <w:tabs>
          <w:tab w:val="num" w:pos="1985"/>
        </w:tabs>
        <w:ind w:left="1985" w:hanging="284"/>
      </w:pPr>
      <w:rPr>
        <w:rFonts w:ascii="Symbol" w:hAnsi="Symbol" w:hint="default"/>
        <w:color w:val="074E8E" w:themeColor="text2"/>
      </w:rPr>
    </w:lvl>
    <w:lvl w:ilvl="4">
      <w:start w:val="1"/>
      <w:numFmt w:val="bullet"/>
      <w:lvlText w:val=""/>
      <w:lvlJc w:val="left"/>
      <w:pPr>
        <w:tabs>
          <w:tab w:val="num" w:pos="2552"/>
        </w:tabs>
        <w:ind w:left="2552" w:hanging="284"/>
      </w:pPr>
      <w:rPr>
        <w:rFonts w:ascii="Wingdings 2" w:hAnsi="Wingdings 2" w:hint="default"/>
        <w:color w:val="323C47" w:themeColor="text1"/>
      </w:rPr>
    </w:lvl>
    <w:lvl w:ilvl="5">
      <w:start w:val="1"/>
      <w:numFmt w:val="bullet"/>
      <w:lvlText w:val="o"/>
      <w:lvlJc w:val="left"/>
      <w:pPr>
        <w:tabs>
          <w:tab w:val="num" w:pos="3119"/>
        </w:tabs>
        <w:ind w:left="3119" w:hanging="284"/>
      </w:pPr>
      <w:rPr>
        <w:rFonts w:ascii="Courier New" w:hAnsi="Courier New" w:hint="default"/>
        <w:color w:val="323C47" w:themeColor="text1"/>
      </w:rPr>
    </w:lvl>
    <w:lvl w:ilvl="6">
      <w:start w:val="1"/>
      <w:numFmt w:val="bullet"/>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lvlText w:val=""/>
      <w:lvlJc w:val="left"/>
      <w:pPr>
        <w:tabs>
          <w:tab w:val="num" w:pos="4820"/>
        </w:tabs>
        <w:ind w:left="4820" w:hanging="284"/>
      </w:pPr>
      <w:rPr>
        <w:rFonts w:ascii="Symbol" w:hAnsi="Symbol" w:hint="default"/>
        <w:color w:val="00B050" w:themeColor="accent6"/>
      </w:rPr>
    </w:lvl>
  </w:abstractNum>
  <w:abstractNum w:abstractNumId="17" w15:restartNumberingAfterBreak="0">
    <w:nsid w:val="234B2C53"/>
    <w:multiLevelType w:val="multilevel"/>
    <w:tmpl w:val="FEB4D69C"/>
    <w:lvl w:ilvl="0">
      <w:start w:val="1"/>
      <w:numFmt w:val="decimal"/>
      <w:lvlText w:val="%1"/>
      <w:lvlJc w:val="left"/>
      <w:pPr>
        <w:ind w:left="1512" w:hanging="1512"/>
      </w:pPr>
      <w:rPr>
        <w:rFonts w:hint="default"/>
      </w:rPr>
    </w:lvl>
    <w:lvl w:ilvl="1">
      <w:start w:val="1"/>
      <w:numFmt w:val="decimal"/>
      <w:lvlText w:val="%1.%2"/>
      <w:lvlJc w:val="left"/>
      <w:pPr>
        <w:ind w:left="1512" w:hanging="1512"/>
      </w:pPr>
      <w:rPr>
        <w:rFonts w:hint="default"/>
      </w:rPr>
    </w:lvl>
    <w:lvl w:ilvl="2">
      <w:start w:val="1"/>
      <w:numFmt w:val="decimal"/>
      <w:lvlText w:val="%1.%2.%3"/>
      <w:lvlJc w:val="left"/>
      <w:pPr>
        <w:ind w:left="1512" w:hanging="1512"/>
      </w:pPr>
      <w:rPr>
        <w:rFonts w:hint="default"/>
      </w:rPr>
    </w:lvl>
    <w:lvl w:ilvl="3">
      <w:start w:val="1"/>
      <w:numFmt w:val="decimal"/>
      <w:lvlText w:val="%1.%2.%3.%4"/>
      <w:lvlJc w:val="left"/>
      <w:pPr>
        <w:ind w:left="1512" w:hanging="1512"/>
      </w:pPr>
      <w:rPr>
        <w:rFonts w:hint="default"/>
      </w:rPr>
    </w:lvl>
    <w:lvl w:ilvl="4">
      <w:start w:val="1"/>
      <w:numFmt w:val="decimal"/>
      <w:lvlText w:val="%1.%2.%3.%4.%5"/>
      <w:lvlJc w:val="left"/>
      <w:pPr>
        <w:ind w:left="1512" w:hanging="1512"/>
      </w:pPr>
      <w:rPr>
        <w:rFonts w:hint="default"/>
      </w:rPr>
    </w:lvl>
    <w:lvl w:ilvl="5">
      <w:start w:val="1"/>
      <w:numFmt w:val="decimal"/>
      <w:lvlText w:val="%1.%2.%3.%4.%5.%6"/>
      <w:lvlJc w:val="left"/>
      <w:pPr>
        <w:ind w:left="1512" w:hanging="1512"/>
      </w:pPr>
      <w:rPr>
        <w:rFonts w:hint="default"/>
      </w:rPr>
    </w:lvl>
    <w:lvl w:ilvl="6">
      <w:start w:val="1"/>
      <w:numFmt w:val="decimal"/>
      <w:lvlText w:val="%1.%2.%3.%4.%5.%6.%7"/>
      <w:lvlJc w:val="left"/>
      <w:pPr>
        <w:ind w:left="1512" w:hanging="1512"/>
      </w:pPr>
      <w:rPr>
        <w:rFonts w:hint="default"/>
      </w:rPr>
    </w:lvl>
    <w:lvl w:ilvl="7">
      <w:start w:val="1"/>
      <w:numFmt w:val="decimal"/>
      <w:lvlText w:val="%1.%2.%3.%4.%5.%6.%7.%8"/>
      <w:lvlJc w:val="left"/>
      <w:pPr>
        <w:ind w:left="1512" w:hanging="1512"/>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A5B18CB"/>
    <w:multiLevelType w:val="multilevel"/>
    <w:tmpl w:val="631C7EB2"/>
    <w:lvl w:ilvl="0">
      <w:start w:val="1"/>
      <w:numFmt w:val="bullet"/>
      <w:pStyle w:val="VietaNivel1conTitulo"/>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VietaNivel2conTtulo"/>
      <w:lvlText w:val="o"/>
      <w:lvlJc w:val="left"/>
      <w:pPr>
        <w:tabs>
          <w:tab w:val="num" w:pos="1134"/>
        </w:tabs>
        <w:ind w:left="1134" w:hanging="283"/>
      </w:pPr>
      <w:rPr>
        <w:rFonts w:ascii="Courier New" w:hAnsi="Courier New" w:hint="default"/>
        <w:color w:val="074E8E" w:themeColor="text2"/>
      </w:rPr>
    </w:lvl>
    <w:lvl w:ilvl="2">
      <w:start w:val="1"/>
      <w:numFmt w:val="bullet"/>
      <w:pStyle w:val="VietaNivel3conTtulo"/>
      <w:lvlText w:val=""/>
      <w:lvlJc w:val="left"/>
      <w:pPr>
        <w:tabs>
          <w:tab w:val="num" w:pos="1701"/>
        </w:tabs>
        <w:ind w:left="1701" w:hanging="283"/>
      </w:pPr>
      <w:rPr>
        <w:rFonts w:ascii="Wingdings" w:hAnsi="Wingdings" w:hint="default"/>
        <w:color w:val="074E8E" w:themeColor="text2"/>
      </w:rPr>
    </w:lvl>
    <w:lvl w:ilvl="3">
      <w:start w:val="1"/>
      <w:numFmt w:val="bullet"/>
      <w:pStyle w:val="VietaNivel4conTtulo"/>
      <w:lvlText w:val=""/>
      <w:lvlJc w:val="left"/>
      <w:pPr>
        <w:tabs>
          <w:tab w:val="num" w:pos="2268"/>
        </w:tabs>
        <w:ind w:left="2268" w:hanging="283"/>
      </w:pPr>
      <w:rPr>
        <w:rFonts w:ascii="Symbol" w:hAnsi="Symbol" w:hint="default"/>
        <w:color w:val="074E8E" w:themeColor="text2"/>
      </w:rPr>
    </w:lvl>
    <w:lvl w:ilvl="4">
      <w:start w:val="1"/>
      <w:numFmt w:val="bullet"/>
      <w:pStyle w:val="VietaNivel5conTtulo"/>
      <w:lvlText w:val=""/>
      <w:lvlJc w:val="left"/>
      <w:pPr>
        <w:tabs>
          <w:tab w:val="num" w:pos="2835"/>
        </w:tabs>
        <w:ind w:left="2835" w:hanging="283"/>
      </w:pPr>
      <w:rPr>
        <w:rFonts w:ascii="Wingdings 2" w:hAnsi="Wingdings 2" w:hint="default"/>
      </w:rPr>
    </w:lvl>
    <w:lvl w:ilvl="5">
      <w:start w:val="1"/>
      <w:numFmt w:val="bullet"/>
      <w:pStyle w:val="VietaNivel6conTtulo"/>
      <w:lvlText w:val="o"/>
      <w:lvlJc w:val="left"/>
      <w:pPr>
        <w:tabs>
          <w:tab w:val="num" w:pos="3402"/>
        </w:tabs>
        <w:ind w:left="3402" w:hanging="283"/>
      </w:pPr>
      <w:rPr>
        <w:rFonts w:ascii="Courier New" w:hAnsi="Courier New" w:hint="default"/>
        <w:color w:val="323C47" w:themeColor="text1"/>
      </w:rPr>
    </w:lvl>
    <w:lvl w:ilvl="6">
      <w:start w:val="1"/>
      <w:numFmt w:val="bullet"/>
      <w:pStyle w:val="VietaNivel7conTtulo"/>
      <w:lvlText w:val=""/>
      <w:lvlJc w:val="left"/>
      <w:pPr>
        <w:tabs>
          <w:tab w:val="num" w:pos="3969"/>
        </w:tabs>
        <w:ind w:left="3969" w:hanging="283"/>
      </w:pPr>
      <w:rPr>
        <w:rFonts w:ascii="Wingdings" w:hAnsi="Wingdings" w:hint="default"/>
      </w:rPr>
    </w:lvl>
    <w:lvl w:ilvl="7">
      <w:start w:val="1"/>
      <w:numFmt w:val="bullet"/>
      <w:pStyle w:val="VietaNivel8conTtulo"/>
      <w:lvlText w:val=""/>
      <w:lvlJc w:val="left"/>
      <w:pPr>
        <w:tabs>
          <w:tab w:val="num" w:pos="4536"/>
        </w:tabs>
        <w:ind w:left="4536" w:hanging="283"/>
      </w:pPr>
      <w:rPr>
        <w:rFonts w:ascii="Symbol" w:hAnsi="Symbol" w:hint="default"/>
        <w:color w:val="323C47" w:themeColor="text1"/>
      </w:rPr>
    </w:lvl>
    <w:lvl w:ilvl="8">
      <w:start w:val="1"/>
      <w:numFmt w:val="bullet"/>
      <w:pStyle w:val="VietaNivel9conTtulo"/>
      <w:lvlText w:val=""/>
      <w:lvlJc w:val="left"/>
      <w:pPr>
        <w:tabs>
          <w:tab w:val="num" w:pos="5103"/>
        </w:tabs>
        <w:ind w:left="5103" w:hanging="283"/>
      </w:pPr>
      <w:rPr>
        <w:rFonts w:ascii="Symbol" w:hAnsi="Symbol" w:hint="default"/>
        <w:color w:val="00B050" w:themeColor="accent6"/>
      </w:rPr>
    </w:lvl>
  </w:abstractNum>
  <w:abstractNum w:abstractNumId="19" w15:restartNumberingAfterBreak="0">
    <w:nsid w:val="2B5B7E04"/>
    <w:multiLevelType w:val="multilevel"/>
    <w:tmpl w:val="DF207A80"/>
    <w:lvl w:ilvl="0">
      <w:start w:val="1"/>
      <w:numFmt w:val="bullet"/>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TablaVietaNivel2conTtulo"/>
      <w:lvlText w:val="o"/>
      <w:lvlJc w:val="left"/>
      <w:pPr>
        <w:tabs>
          <w:tab w:val="num" w:pos="851"/>
        </w:tabs>
        <w:ind w:left="851" w:hanging="284"/>
      </w:pPr>
      <w:rPr>
        <w:rFonts w:ascii="Courier New" w:hAnsi="Courier New" w:hint="default"/>
        <w:color w:val="074E8E" w:themeColor="text2"/>
      </w:rPr>
    </w:lvl>
    <w:lvl w:ilvl="2">
      <w:start w:val="1"/>
      <w:numFmt w:val="bullet"/>
      <w:pStyle w:val="TablaVietaNivel3conTtulo"/>
      <w:lvlText w:val=""/>
      <w:lvlJc w:val="left"/>
      <w:pPr>
        <w:tabs>
          <w:tab w:val="num" w:pos="1418"/>
        </w:tabs>
        <w:ind w:left="1418" w:hanging="284"/>
      </w:pPr>
      <w:rPr>
        <w:rFonts w:ascii="Wingdings" w:hAnsi="Wingdings" w:hint="default"/>
        <w:color w:val="074E8E" w:themeColor="text2"/>
      </w:rPr>
    </w:lvl>
    <w:lvl w:ilvl="3">
      <w:start w:val="1"/>
      <w:numFmt w:val="bullet"/>
      <w:pStyle w:val="TablaVietaNivel4conTtulo"/>
      <w:lvlText w:val=""/>
      <w:lvlJc w:val="left"/>
      <w:pPr>
        <w:tabs>
          <w:tab w:val="num" w:pos="1985"/>
        </w:tabs>
        <w:ind w:left="1985" w:hanging="284"/>
      </w:pPr>
      <w:rPr>
        <w:rFonts w:ascii="Symbol" w:hAnsi="Symbol" w:hint="default"/>
        <w:color w:val="074E8E" w:themeColor="text2"/>
      </w:rPr>
    </w:lvl>
    <w:lvl w:ilvl="4">
      <w:start w:val="1"/>
      <w:numFmt w:val="bullet"/>
      <w:pStyle w:val="TablaVietaNivel5conTtulo"/>
      <w:lvlText w:val=""/>
      <w:lvlJc w:val="left"/>
      <w:pPr>
        <w:tabs>
          <w:tab w:val="num" w:pos="2552"/>
        </w:tabs>
        <w:ind w:left="2552" w:hanging="284"/>
      </w:pPr>
      <w:rPr>
        <w:rFonts w:ascii="Wingdings 2" w:hAnsi="Wingdings 2" w:hint="default"/>
        <w:color w:val="323C47" w:themeColor="text1"/>
      </w:rPr>
    </w:lvl>
    <w:lvl w:ilvl="5">
      <w:start w:val="1"/>
      <w:numFmt w:val="bullet"/>
      <w:pStyle w:val="TablaVietaNivel6conTtulo"/>
      <w:lvlText w:val="o"/>
      <w:lvlJc w:val="left"/>
      <w:pPr>
        <w:tabs>
          <w:tab w:val="num" w:pos="3119"/>
        </w:tabs>
        <w:ind w:left="3119" w:hanging="284"/>
      </w:pPr>
      <w:rPr>
        <w:rFonts w:ascii="Courier New" w:hAnsi="Courier New" w:hint="default"/>
        <w:color w:val="323C47" w:themeColor="text1"/>
      </w:rPr>
    </w:lvl>
    <w:lvl w:ilvl="6">
      <w:start w:val="1"/>
      <w:numFmt w:val="bullet"/>
      <w:pStyle w:val="TablaVietaNivel7conTutlo"/>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pStyle w:val="TablaVietaNivel9conTtulo"/>
      <w:lvlText w:val=""/>
      <w:lvlJc w:val="left"/>
      <w:pPr>
        <w:tabs>
          <w:tab w:val="num" w:pos="4820"/>
        </w:tabs>
        <w:ind w:left="4820" w:hanging="284"/>
      </w:pPr>
      <w:rPr>
        <w:rFonts w:ascii="Symbol" w:hAnsi="Symbol" w:hint="default"/>
        <w:color w:val="00B050" w:themeColor="accent6"/>
      </w:rPr>
    </w:lvl>
  </w:abstractNum>
  <w:abstractNum w:abstractNumId="20" w15:restartNumberingAfterBreak="0">
    <w:nsid w:val="2C9223A3"/>
    <w:multiLevelType w:val="multilevel"/>
    <w:tmpl w:val="F3828832"/>
    <w:styleLink w:val="Estilo1"/>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ind w:left="1440" w:hanging="360"/>
      </w:pPr>
      <w:rPr>
        <w:rFonts w:ascii="Courier New" w:hAnsi="Courier New" w:hint="default"/>
        <w:color w:val="074E8E" w:themeColor="text2"/>
      </w:rPr>
    </w:lvl>
    <w:lvl w:ilvl="2">
      <w:start w:val="1"/>
      <w:numFmt w:val="bullet"/>
      <w:lvlText w:val=""/>
      <w:lvlJc w:val="left"/>
      <w:pPr>
        <w:ind w:left="2160" w:hanging="360"/>
      </w:pPr>
      <w:rPr>
        <w:rFonts w:ascii="Wingdings" w:hAnsi="Wingdings" w:hint="default"/>
        <w:color w:val="074E8E" w:themeColor="text2"/>
      </w:rPr>
    </w:lvl>
    <w:lvl w:ilvl="3">
      <w:start w:val="1"/>
      <w:numFmt w:val="bullet"/>
      <w:lvlText w:val=""/>
      <w:lvlJc w:val="left"/>
      <w:pPr>
        <w:ind w:left="2880" w:hanging="360"/>
      </w:pPr>
      <w:rPr>
        <w:rFonts w:ascii="Symbol" w:hAnsi="Symbol" w:hint="default"/>
        <w:color w:val="074E8E" w:themeColor="text2"/>
      </w:rPr>
    </w:lvl>
    <w:lvl w:ilvl="4">
      <w:start w:val="1"/>
      <w:numFmt w:val="bullet"/>
      <w:lvlText w:val=""/>
      <w:lvlJc w:val="left"/>
      <w:pPr>
        <w:ind w:left="3600" w:hanging="360"/>
      </w:pPr>
      <w:rPr>
        <w:rFonts w:ascii="Wingdings 2" w:hAnsi="Wingdings 2" w:hint="default"/>
        <w:color w:val="323C47" w:themeColor="text1"/>
      </w:rPr>
    </w:lvl>
    <w:lvl w:ilvl="5">
      <w:start w:val="1"/>
      <w:numFmt w:val="bullet"/>
      <w:lvlText w:val="o"/>
      <w:lvlJc w:val="left"/>
      <w:pPr>
        <w:ind w:left="4320" w:hanging="360"/>
      </w:pPr>
      <w:rPr>
        <w:rFonts w:ascii="Courier New" w:hAnsi="Courier New" w:hint="default"/>
        <w:color w:val="323C47" w:themeColor="text1"/>
      </w:rPr>
    </w:lvl>
    <w:lvl w:ilvl="6">
      <w:start w:val="1"/>
      <w:numFmt w:val="bullet"/>
      <w:lvlText w:val=""/>
      <w:lvlJc w:val="left"/>
      <w:pPr>
        <w:ind w:left="5040" w:hanging="360"/>
      </w:pPr>
      <w:rPr>
        <w:rFonts w:ascii="Wingdings" w:hAnsi="Wingdings" w:hint="default"/>
        <w:color w:val="323C47" w:themeColor="text1"/>
      </w:rPr>
    </w:lvl>
    <w:lvl w:ilvl="7">
      <w:start w:val="1"/>
      <w:numFmt w:val="bullet"/>
      <w:lvlText w:val=""/>
      <w:lvlJc w:val="left"/>
      <w:pPr>
        <w:ind w:left="5760" w:hanging="360"/>
      </w:pPr>
      <w:rPr>
        <w:rFonts w:ascii="Symbol" w:hAnsi="Symbol" w:hint="default"/>
        <w:color w:val="323C47" w:themeColor="text1"/>
      </w:rPr>
    </w:lvl>
    <w:lvl w:ilvl="8">
      <w:start w:val="1"/>
      <w:numFmt w:val="bullet"/>
      <w:lvlText w:val=""/>
      <w:lvlJc w:val="left"/>
      <w:pPr>
        <w:ind w:left="6480" w:hanging="360"/>
      </w:pPr>
      <w:rPr>
        <w:rFonts w:ascii="Symbol" w:hAnsi="Symbol" w:hint="default"/>
        <w:color w:val="00B050" w:themeColor="accent6"/>
      </w:rPr>
    </w:lvl>
  </w:abstractNum>
  <w:abstractNum w:abstractNumId="21" w15:restartNumberingAfterBreak="0">
    <w:nsid w:val="2CE15C51"/>
    <w:multiLevelType w:val="multilevel"/>
    <w:tmpl w:val="6A1E66F6"/>
    <w:lvl w:ilvl="0">
      <w:start w:val="1"/>
      <w:numFmt w:val="bullet"/>
      <w:pStyle w:val="VietaNivel1"/>
      <w:lvlText w:val=""/>
      <w:lvlJc w:val="left"/>
      <w:pPr>
        <w:tabs>
          <w:tab w:val="num" w:pos="737"/>
        </w:tabs>
        <w:ind w:left="851" w:hanging="491"/>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VietaNivel2"/>
      <w:lvlText w:val="o"/>
      <w:lvlJc w:val="left"/>
      <w:pPr>
        <w:tabs>
          <w:tab w:val="num" w:pos="1134"/>
        </w:tabs>
        <w:ind w:left="1134" w:hanging="283"/>
      </w:pPr>
      <w:rPr>
        <w:rFonts w:ascii="Courier New" w:hAnsi="Courier New" w:hint="default"/>
        <w:color w:val="074E8E" w:themeColor="text2"/>
      </w:rPr>
    </w:lvl>
    <w:lvl w:ilvl="2">
      <w:start w:val="1"/>
      <w:numFmt w:val="bullet"/>
      <w:pStyle w:val="VietaNivel3"/>
      <w:lvlText w:val=""/>
      <w:lvlJc w:val="left"/>
      <w:pPr>
        <w:tabs>
          <w:tab w:val="num" w:pos="1701"/>
        </w:tabs>
        <w:ind w:left="1701" w:hanging="283"/>
      </w:pPr>
      <w:rPr>
        <w:rFonts w:ascii="Wingdings" w:hAnsi="Wingdings" w:hint="default"/>
        <w:color w:val="074E8E" w:themeColor="text2"/>
      </w:rPr>
    </w:lvl>
    <w:lvl w:ilvl="3">
      <w:start w:val="1"/>
      <w:numFmt w:val="bullet"/>
      <w:pStyle w:val="VietaNivel4"/>
      <w:lvlText w:val=""/>
      <w:lvlJc w:val="left"/>
      <w:pPr>
        <w:tabs>
          <w:tab w:val="num" w:pos="2268"/>
        </w:tabs>
        <w:ind w:left="2268" w:hanging="283"/>
      </w:pPr>
      <w:rPr>
        <w:rFonts w:ascii="Symbol" w:hAnsi="Symbol" w:hint="default"/>
        <w:color w:val="074E8E" w:themeColor="text2"/>
      </w:rPr>
    </w:lvl>
    <w:lvl w:ilvl="4">
      <w:start w:val="1"/>
      <w:numFmt w:val="bullet"/>
      <w:pStyle w:val="VietaNivel5"/>
      <w:lvlText w:val=""/>
      <w:lvlJc w:val="left"/>
      <w:pPr>
        <w:tabs>
          <w:tab w:val="num" w:pos="2835"/>
        </w:tabs>
        <w:ind w:left="2835" w:hanging="283"/>
      </w:pPr>
      <w:rPr>
        <w:rFonts w:ascii="Wingdings 2" w:hAnsi="Wingdings 2" w:hint="default"/>
        <w:color w:val="323C47" w:themeColor="text1"/>
      </w:rPr>
    </w:lvl>
    <w:lvl w:ilvl="5">
      <w:start w:val="1"/>
      <w:numFmt w:val="bullet"/>
      <w:pStyle w:val="VietaNivel6"/>
      <w:lvlText w:val="o"/>
      <w:lvlJc w:val="left"/>
      <w:pPr>
        <w:tabs>
          <w:tab w:val="num" w:pos="3402"/>
        </w:tabs>
        <w:ind w:left="3402" w:hanging="283"/>
      </w:pPr>
      <w:rPr>
        <w:rFonts w:ascii="Courier New" w:hAnsi="Courier New" w:hint="default"/>
        <w:color w:val="323C47" w:themeColor="text1"/>
      </w:rPr>
    </w:lvl>
    <w:lvl w:ilvl="6">
      <w:start w:val="1"/>
      <w:numFmt w:val="bullet"/>
      <w:pStyle w:val="VietaNivel7"/>
      <w:lvlText w:val=""/>
      <w:lvlJc w:val="left"/>
      <w:pPr>
        <w:tabs>
          <w:tab w:val="num" w:pos="3969"/>
        </w:tabs>
        <w:ind w:left="3969" w:hanging="283"/>
      </w:pPr>
      <w:rPr>
        <w:rFonts w:ascii="Wingdings" w:hAnsi="Wingdings" w:hint="default"/>
        <w:color w:val="323C47" w:themeColor="text1"/>
      </w:rPr>
    </w:lvl>
    <w:lvl w:ilvl="7">
      <w:start w:val="1"/>
      <w:numFmt w:val="bullet"/>
      <w:pStyle w:val="VietaNivel8"/>
      <w:lvlText w:val=""/>
      <w:lvlJc w:val="left"/>
      <w:pPr>
        <w:tabs>
          <w:tab w:val="num" w:pos="5103"/>
        </w:tabs>
        <w:ind w:left="5103" w:hanging="283"/>
      </w:pPr>
      <w:rPr>
        <w:rFonts w:ascii="Symbol" w:hAnsi="Symbol" w:hint="default"/>
        <w:color w:val="323C47" w:themeColor="text1"/>
      </w:rPr>
    </w:lvl>
    <w:lvl w:ilvl="8">
      <w:start w:val="1"/>
      <w:numFmt w:val="bullet"/>
      <w:pStyle w:val="VietaNivel9"/>
      <w:lvlText w:val=""/>
      <w:lvlJc w:val="left"/>
      <w:pPr>
        <w:tabs>
          <w:tab w:val="num" w:pos="5670"/>
        </w:tabs>
        <w:ind w:left="5670" w:hanging="283"/>
      </w:pPr>
      <w:rPr>
        <w:rFonts w:ascii="Symbol" w:hAnsi="Symbol" w:hint="default"/>
        <w:color w:val="00B050" w:themeColor="accent6"/>
      </w:rPr>
    </w:lvl>
  </w:abstractNum>
  <w:abstractNum w:abstractNumId="22" w15:restartNumberingAfterBreak="0">
    <w:nsid w:val="3E8D6642"/>
    <w:multiLevelType w:val="multilevel"/>
    <w:tmpl w:val="B224BB14"/>
    <w:lvl w:ilvl="0">
      <w:start w:val="1"/>
      <w:numFmt w:val="bullet"/>
      <w:pStyle w:val="Textovietanivel1"/>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TablaVietaNivel2"/>
      <w:lvlText w:val="o"/>
      <w:lvlJc w:val="left"/>
      <w:pPr>
        <w:tabs>
          <w:tab w:val="num" w:pos="851"/>
        </w:tabs>
        <w:ind w:left="851" w:hanging="284"/>
      </w:pPr>
      <w:rPr>
        <w:rFonts w:ascii="Courier New" w:hAnsi="Courier New" w:hint="default"/>
        <w:color w:val="074E8E" w:themeColor="text2"/>
      </w:rPr>
    </w:lvl>
    <w:lvl w:ilvl="2">
      <w:start w:val="1"/>
      <w:numFmt w:val="bullet"/>
      <w:pStyle w:val="TablaVietaNivel3"/>
      <w:lvlText w:val=""/>
      <w:lvlJc w:val="left"/>
      <w:pPr>
        <w:tabs>
          <w:tab w:val="num" w:pos="1418"/>
        </w:tabs>
        <w:ind w:left="1418" w:hanging="284"/>
      </w:pPr>
      <w:rPr>
        <w:rFonts w:ascii="Wingdings" w:hAnsi="Wingdings" w:hint="default"/>
        <w:color w:val="074E8E" w:themeColor="text2"/>
      </w:rPr>
    </w:lvl>
    <w:lvl w:ilvl="3">
      <w:start w:val="1"/>
      <w:numFmt w:val="bullet"/>
      <w:pStyle w:val="TablaVietaNivel4"/>
      <w:lvlText w:val=""/>
      <w:lvlJc w:val="left"/>
      <w:pPr>
        <w:tabs>
          <w:tab w:val="num" w:pos="1985"/>
        </w:tabs>
        <w:ind w:left="1985" w:hanging="284"/>
      </w:pPr>
      <w:rPr>
        <w:rFonts w:ascii="Symbol" w:hAnsi="Symbol" w:hint="default"/>
        <w:color w:val="074E8E" w:themeColor="text2"/>
      </w:rPr>
    </w:lvl>
    <w:lvl w:ilvl="4">
      <w:start w:val="1"/>
      <w:numFmt w:val="bullet"/>
      <w:pStyle w:val="TablaVietaNivel5"/>
      <w:lvlText w:val=""/>
      <w:lvlJc w:val="left"/>
      <w:pPr>
        <w:tabs>
          <w:tab w:val="num" w:pos="2552"/>
        </w:tabs>
        <w:ind w:left="2552" w:hanging="284"/>
      </w:pPr>
      <w:rPr>
        <w:rFonts w:ascii="Wingdings 2" w:hAnsi="Wingdings 2" w:hint="default"/>
        <w:color w:val="323C47" w:themeColor="text1"/>
      </w:rPr>
    </w:lvl>
    <w:lvl w:ilvl="5">
      <w:start w:val="1"/>
      <w:numFmt w:val="bullet"/>
      <w:pStyle w:val="TablaVietaNivel6"/>
      <w:lvlText w:val="o"/>
      <w:lvlJc w:val="left"/>
      <w:pPr>
        <w:tabs>
          <w:tab w:val="num" w:pos="3119"/>
        </w:tabs>
        <w:ind w:left="3119" w:hanging="284"/>
      </w:pPr>
      <w:rPr>
        <w:rFonts w:ascii="Courier New" w:hAnsi="Courier New" w:hint="default"/>
        <w:color w:val="323C47" w:themeColor="text1"/>
      </w:rPr>
    </w:lvl>
    <w:lvl w:ilvl="6">
      <w:start w:val="1"/>
      <w:numFmt w:val="bullet"/>
      <w:pStyle w:val="TablaVietaNivel7"/>
      <w:lvlText w:val=""/>
      <w:lvlJc w:val="left"/>
      <w:pPr>
        <w:tabs>
          <w:tab w:val="num" w:pos="3686"/>
        </w:tabs>
        <w:ind w:left="3686" w:hanging="284"/>
      </w:pPr>
      <w:rPr>
        <w:rFonts w:ascii="Wingdings" w:hAnsi="Wingdings" w:hint="default"/>
        <w:color w:val="323C47" w:themeColor="text1"/>
      </w:rPr>
    </w:lvl>
    <w:lvl w:ilvl="7">
      <w:start w:val="1"/>
      <w:numFmt w:val="bullet"/>
      <w:pStyle w:val="TablaVietaNivel8conTtulo"/>
      <w:lvlText w:val=""/>
      <w:lvlJc w:val="left"/>
      <w:pPr>
        <w:tabs>
          <w:tab w:val="num" w:pos="4253"/>
        </w:tabs>
        <w:ind w:left="4253" w:hanging="284"/>
      </w:pPr>
      <w:rPr>
        <w:rFonts w:ascii="Symbol" w:hAnsi="Symbol" w:hint="default"/>
        <w:color w:val="323C47" w:themeColor="text1"/>
      </w:rPr>
    </w:lvl>
    <w:lvl w:ilvl="8">
      <w:start w:val="1"/>
      <w:numFmt w:val="bullet"/>
      <w:pStyle w:val="TablaVietaNivel9"/>
      <w:lvlText w:val=""/>
      <w:lvlJc w:val="left"/>
      <w:pPr>
        <w:tabs>
          <w:tab w:val="num" w:pos="4820"/>
        </w:tabs>
        <w:ind w:left="4820" w:hanging="284"/>
      </w:pPr>
      <w:rPr>
        <w:rFonts w:ascii="Symbol" w:hAnsi="Symbol" w:hint="default"/>
        <w:color w:val="00B050" w:themeColor="accent6"/>
      </w:rPr>
    </w:lvl>
  </w:abstractNum>
  <w:abstractNum w:abstractNumId="23" w15:restartNumberingAfterBreak="0">
    <w:nsid w:val="444B46D0"/>
    <w:multiLevelType w:val="multilevel"/>
    <w:tmpl w:val="DD2C9AAC"/>
    <w:styleLink w:val="ListaSGNTJ0"/>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14:numForm w14:val="lining"/>
        <w14:numSpacing w14:val="tabular"/>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4" w15:restartNumberingAfterBreak="0">
    <w:nsid w:val="4F791505"/>
    <w:multiLevelType w:val="hybridMultilevel"/>
    <w:tmpl w:val="10666284"/>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5" w15:restartNumberingAfterBreak="0">
    <w:nsid w:val="59E322C0"/>
    <w:multiLevelType w:val="hybridMultilevel"/>
    <w:tmpl w:val="57524F30"/>
    <w:lvl w:ilvl="0" w:tplc="5B009464">
      <w:start w:val="1"/>
      <w:numFmt w:val="lowerLetter"/>
      <w:pStyle w:val="Listaalfabtica"/>
      <w:lvlText w:val="%1)"/>
      <w:lvlJc w:val="left"/>
      <w:pPr>
        <w:tabs>
          <w:tab w:val="num" w:pos="425"/>
        </w:tabs>
        <w:ind w:left="425" w:hanging="425"/>
      </w:pPr>
      <w:rPr>
        <w:rFonts w:ascii="Arial" w:hAnsi="Arial" w:hint="default"/>
        <w:b w:val="0"/>
        <w:i w:val="0"/>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15:restartNumberingAfterBreak="0">
    <w:nsid w:val="5EF1161C"/>
    <w:multiLevelType w:val="multilevel"/>
    <w:tmpl w:val="76A049FE"/>
    <w:lvl w:ilvl="0">
      <w:start w:val="1"/>
      <w:numFmt w:val="bullet"/>
      <w:pStyle w:val="TablaVietaNivel1"/>
      <w:lvlText w:val=""/>
      <w:lvlJc w:val="left"/>
      <w:pPr>
        <w:ind w:left="360" w:hanging="360"/>
      </w:pPr>
      <w:rPr>
        <w:rFonts w:ascii="Wingdings 2" w:hAnsi="Wingdings 2" w:hint="default"/>
        <w:color w:val="074E8E" w:themeColor="text2"/>
        <w:sz w:val="22"/>
      </w:rPr>
    </w:lvl>
    <w:lvl w:ilvl="1">
      <w:start w:val="1"/>
      <w:numFmt w:val="bullet"/>
      <w:lvlText w:val=""/>
      <w:lvlJc w:val="left"/>
      <w:pPr>
        <w:ind w:left="720" w:hanging="360"/>
      </w:pPr>
      <w:rPr>
        <w:rFonts w:ascii="Wingdings 2" w:hAnsi="Wingdings 2" w:hint="default"/>
        <w:color w:val="074E8E" w:themeColor="text2"/>
        <w:sz w:val="22"/>
      </w:rPr>
    </w:lvl>
    <w:lvl w:ilvl="2">
      <w:start w:val="1"/>
      <w:numFmt w:val="bullet"/>
      <w:lvlText w:val="-"/>
      <w:lvlJc w:val="left"/>
      <w:pPr>
        <w:ind w:left="1080" w:hanging="360"/>
      </w:pPr>
      <w:rPr>
        <w:rFonts w:ascii="Wide Latin" w:hAnsi="Wide Latin" w:hint="default"/>
        <w:color w:val="074E8E" w:themeColor="text2"/>
        <w:sz w:val="22"/>
      </w:rPr>
    </w:lvl>
    <w:lvl w:ilvl="3">
      <w:start w:val="1"/>
      <w:numFmt w:val="bullet"/>
      <w:lvlText w:val=""/>
      <w:lvlJc w:val="left"/>
      <w:pPr>
        <w:ind w:left="1440" w:hanging="360"/>
      </w:pPr>
      <w:rPr>
        <w:rFonts w:ascii="Wingdings" w:hAnsi="Wingdings" w:hint="default"/>
        <w:color w:val="074E8E" w:themeColor="text2"/>
        <w:sz w:val="22"/>
      </w:rPr>
    </w:lvl>
    <w:lvl w:ilvl="4">
      <w:start w:val="1"/>
      <w:numFmt w:val="bullet"/>
      <w:lvlText w:val=""/>
      <w:lvlJc w:val="left"/>
      <w:pPr>
        <w:ind w:left="1800" w:hanging="360"/>
      </w:pPr>
      <w:rPr>
        <w:rFonts w:ascii="Wingdings 2" w:hAnsi="Wingdings 2" w:hint="default"/>
        <w:color w:val="323C47" w:themeColor="text1"/>
        <w:sz w:val="22"/>
      </w:rPr>
    </w:lvl>
    <w:lvl w:ilvl="5">
      <w:start w:val="1"/>
      <w:numFmt w:val="bullet"/>
      <w:lvlText w:val=""/>
      <w:lvlJc w:val="left"/>
      <w:pPr>
        <w:ind w:left="2160" w:hanging="360"/>
      </w:pPr>
      <w:rPr>
        <w:rFonts w:ascii="Wingdings 2" w:hAnsi="Wingdings 2" w:hint="default"/>
        <w:color w:val="323C47" w:themeColor="text1"/>
        <w:sz w:val="22"/>
      </w:rPr>
    </w:lvl>
    <w:lvl w:ilvl="6">
      <w:start w:val="1"/>
      <w:numFmt w:val="bullet"/>
      <w:lvlText w:val="-"/>
      <w:lvlJc w:val="left"/>
      <w:pPr>
        <w:ind w:left="2520" w:hanging="360"/>
      </w:pPr>
      <w:rPr>
        <w:rFonts w:ascii="Wide Latin" w:hAnsi="Wide Latin" w:hint="default"/>
        <w:color w:val="323C47" w:themeColor="text1"/>
        <w:sz w:val="22"/>
      </w:rPr>
    </w:lvl>
    <w:lvl w:ilvl="7">
      <w:start w:val="1"/>
      <w:numFmt w:val="bullet"/>
      <w:lvlText w:val=""/>
      <w:lvlJc w:val="left"/>
      <w:pPr>
        <w:ind w:left="2880" w:hanging="360"/>
      </w:pPr>
      <w:rPr>
        <w:rFonts w:ascii="Wingdings" w:hAnsi="Wingdings" w:hint="default"/>
        <w:color w:val="323C47" w:themeColor="text1"/>
        <w:sz w:val="22"/>
      </w:rPr>
    </w:lvl>
    <w:lvl w:ilvl="8">
      <w:start w:val="1"/>
      <w:numFmt w:val="bullet"/>
      <w:lvlText w:val=""/>
      <w:lvlJc w:val="left"/>
      <w:pPr>
        <w:ind w:left="3240" w:hanging="360"/>
      </w:pPr>
      <w:rPr>
        <w:rFonts w:ascii="Wingdings 2" w:hAnsi="Wingdings 2" w:hint="default"/>
        <w:color w:val="323C47" w:themeColor="text1"/>
      </w:rPr>
    </w:lvl>
  </w:abstractNum>
  <w:abstractNum w:abstractNumId="27" w15:restartNumberingAfterBreak="0">
    <w:nsid w:val="636616E9"/>
    <w:multiLevelType w:val="multilevel"/>
    <w:tmpl w:val="223E2B60"/>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color w:val="191E23" w:themeColor="text1" w:themeShade="80"/>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8" w15:restartNumberingAfterBreak="0">
    <w:nsid w:val="64B42343"/>
    <w:multiLevelType w:val="hybridMultilevel"/>
    <w:tmpl w:val="A0DA5D5C"/>
    <w:lvl w:ilvl="0" w:tplc="83FC02AA">
      <w:start w:val="1"/>
      <w:numFmt w:val="lowerLetter"/>
      <w:lvlText w:val="%1)"/>
      <w:lvlJc w:val="left"/>
      <w:pPr>
        <w:tabs>
          <w:tab w:val="num" w:pos="369"/>
        </w:tabs>
        <w:ind w:left="369" w:hanging="369"/>
      </w:pPr>
      <w:rPr>
        <w:rFonts w:ascii="Arial Negrita" w:hAnsi="Arial Negrita" w:hint="default"/>
        <w:b/>
        <w:i/>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676A0A15"/>
    <w:multiLevelType w:val="multilevel"/>
    <w:tmpl w:val="6896C0E0"/>
    <w:lvl w:ilvl="0">
      <w:start w:val="1"/>
      <w:numFmt w:val="bullet"/>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tabs>
          <w:tab w:val="num" w:pos="851"/>
        </w:tabs>
        <w:ind w:left="851" w:hanging="284"/>
      </w:pPr>
      <w:rPr>
        <w:rFonts w:ascii="Courier New" w:hAnsi="Courier New" w:hint="default"/>
        <w:color w:val="074E8E" w:themeColor="text2"/>
      </w:rPr>
    </w:lvl>
    <w:lvl w:ilvl="2">
      <w:start w:val="1"/>
      <w:numFmt w:val="bullet"/>
      <w:lvlText w:val=""/>
      <w:lvlJc w:val="left"/>
      <w:pPr>
        <w:tabs>
          <w:tab w:val="num" w:pos="1418"/>
        </w:tabs>
        <w:ind w:left="1418" w:hanging="284"/>
      </w:pPr>
      <w:rPr>
        <w:rFonts w:ascii="Wingdings" w:hAnsi="Wingdings" w:hint="default"/>
        <w:color w:val="074E8E" w:themeColor="text2"/>
      </w:rPr>
    </w:lvl>
    <w:lvl w:ilvl="3">
      <w:start w:val="1"/>
      <w:numFmt w:val="bullet"/>
      <w:lvlText w:val=""/>
      <w:lvlJc w:val="left"/>
      <w:pPr>
        <w:tabs>
          <w:tab w:val="num" w:pos="1985"/>
        </w:tabs>
        <w:ind w:left="1985" w:hanging="284"/>
      </w:pPr>
      <w:rPr>
        <w:rFonts w:ascii="Symbol" w:hAnsi="Symbol" w:hint="default"/>
        <w:color w:val="074E8E" w:themeColor="text2"/>
      </w:rPr>
    </w:lvl>
    <w:lvl w:ilvl="4">
      <w:start w:val="1"/>
      <w:numFmt w:val="bullet"/>
      <w:lvlText w:val=""/>
      <w:lvlJc w:val="left"/>
      <w:pPr>
        <w:tabs>
          <w:tab w:val="num" w:pos="2552"/>
        </w:tabs>
        <w:ind w:left="2552" w:hanging="284"/>
      </w:pPr>
      <w:rPr>
        <w:rFonts w:ascii="Wingdings 2" w:hAnsi="Wingdings 2" w:hint="default"/>
        <w:color w:val="323C47" w:themeColor="text1"/>
      </w:rPr>
    </w:lvl>
    <w:lvl w:ilvl="5">
      <w:start w:val="1"/>
      <w:numFmt w:val="bullet"/>
      <w:lvlText w:val="o"/>
      <w:lvlJc w:val="left"/>
      <w:pPr>
        <w:tabs>
          <w:tab w:val="num" w:pos="3119"/>
        </w:tabs>
        <w:ind w:left="3119" w:hanging="284"/>
      </w:pPr>
      <w:rPr>
        <w:rFonts w:ascii="Courier New" w:hAnsi="Courier New" w:hint="default"/>
        <w:color w:val="323C47" w:themeColor="text1"/>
      </w:rPr>
    </w:lvl>
    <w:lvl w:ilvl="6">
      <w:start w:val="1"/>
      <w:numFmt w:val="bullet"/>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lvlText w:val=""/>
      <w:lvlJc w:val="left"/>
      <w:pPr>
        <w:tabs>
          <w:tab w:val="num" w:pos="4820"/>
        </w:tabs>
        <w:ind w:left="4820" w:hanging="284"/>
      </w:pPr>
      <w:rPr>
        <w:rFonts w:ascii="Symbol" w:hAnsi="Symbol" w:hint="default"/>
        <w:color w:val="00B050" w:themeColor="accent6"/>
      </w:rPr>
    </w:lvl>
  </w:abstractNum>
  <w:abstractNum w:abstractNumId="30" w15:restartNumberingAfterBreak="0">
    <w:nsid w:val="6EA04143"/>
    <w:multiLevelType w:val="hybridMultilevel"/>
    <w:tmpl w:val="8070D51E"/>
    <w:lvl w:ilvl="0" w:tplc="4A90ED66">
      <w:start w:val="1"/>
      <w:numFmt w:val="decimal"/>
      <w:pStyle w:val="Listanumrica"/>
      <w:lvlText w:val="%1."/>
      <w:lvlJc w:val="left"/>
      <w:pPr>
        <w:tabs>
          <w:tab w:val="num" w:pos="425"/>
        </w:tabs>
        <w:ind w:left="425" w:hanging="425"/>
      </w:pPr>
      <w:rPr>
        <w:rFonts w:ascii="Arial" w:hAnsi="Arial" w:hint="default"/>
        <w:b w:val="0"/>
        <w:i w:val="0"/>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15:restartNumberingAfterBreak="0">
    <w:nsid w:val="7CEB1322"/>
    <w:multiLevelType w:val="hybridMultilevel"/>
    <w:tmpl w:val="8A426692"/>
    <w:lvl w:ilvl="0" w:tplc="71C04438">
      <w:start w:val="1"/>
      <w:numFmt w:val="decimal"/>
      <w:lvlText w:val="%1."/>
      <w:lvlJc w:val="left"/>
      <w:pPr>
        <w:tabs>
          <w:tab w:val="num" w:pos="369"/>
        </w:tabs>
        <w:ind w:left="369" w:hanging="369"/>
      </w:pPr>
      <w:rPr>
        <w:rFonts w:ascii="Arial Negrita" w:hAnsi="Arial Negrita" w:hint="default"/>
        <w:b/>
        <w:i/>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16cid:durableId="1136337236">
    <w:abstractNumId w:val="23"/>
  </w:num>
  <w:num w:numId="2" w16cid:durableId="1710300203">
    <w:abstractNumId w:val="27"/>
  </w:num>
  <w:num w:numId="3" w16cid:durableId="1828401369">
    <w:abstractNumId w:val="12"/>
  </w:num>
  <w:num w:numId="4" w16cid:durableId="278076203">
    <w:abstractNumId w:val="15"/>
  </w:num>
  <w:num w:numId="5" w16cid:durableId="853810950">
    <w:abstractNumId w:val="17"/>
  </w:num>
  <w:num w:numId="6" w16cid:durableId="1566572606">
    <w:abstractNumId w:val="20"/>
  </w:num>
  <w:num w:numId="7" w16cid:durableId="638799872">
    <w:abstractNumId w:val="21"/>
  </w:num>
  <w:num w:numId="8" w16cid:durableId="1506702981">
    <w:abstractNumId w:val="18"/>
  </w:num>
  <w:num w:numId="9" w16cid:durableId="531455819">
    <w:abstractNumId w:val="25"/>
  </w:num>
  <w:num w:numId="10" w16cid:durableId="173956745">
    <w:abstractNumId w:val="9"/>
  </w:num>
  <w:num w:numId="11" w16cid:durableId="2142772546">
    <w:abstractNumId w:val="26"/>
  </w:num>
  <w:num w:numId="12" w16cid:durableId="869605957">
    <w:abstractNumId w:val="30"/>
  </w:num>
  <w:num w:numId="13" w16cid:durableId="1029914684">
    <w:abstractNumId w:val="11"/>
  </w:num>
  <w:num w:numId="14" w16cid:durableId="509414706">
    <w:abstractNumId w:val="10"/>
  </w:num>
  <w:num w:numId="15" w16cid:durableId="890574525">
    <w:abstractNumId w:val="28"/>
  </w:num>
  <w:num w:numId="16" w16cid:durableId="1737782395">
    <w:abstractNumId w:val="13"/>
  </w:num>
  <w:num w:numId="17" w16cid:durableId="1309242427">
    <w:abstractNumId w:val="31"/>
  </w:num>
  <w:num w:numId="18" w16cid:durableId="177277268">
    <w:abstractNumId w:val="8"/>
  </w:num>
  <w:num w:numId="19" w16cid:durableId="1044713093">
    <w:abstractNumId w:val="19"/>
  </w:num>
  <w:num w:numId="20" w16cid:durableId="2008050812">
    <w:abstractNumId w:val="7"/>
  </w:num>
  <w:num w:numId="21" w16cid:durableId="1334917081">
    <w:abstractNumId w:val="3"/>
  </w:num>
  <w:num w:numId="22" w16cid:durableId="629045781">
    <w:abstractNumId w:val="2"/>
  </w:num>
  <w:num w:numId="23" w16cid:durableId="1610507985">
    <w:abstractNumId w:val="1"/>
  </w:num>
  <w:num w:numId="24" w16cid:durableId="796683698">
    <w:abstractNumId w:val="0"/>
  </w:num>
  <w:num w:numId="25" w16cid:durableId="122625874">
    <w:abstractNumId w:val="6"/>
  </w:num>
  <w:num w:numId="26" w16cid:durableId="378280808">
    <w:abstractNumId w:val="5"/>
  </w:num>
  <w:num w:numId="27" w16cid:durableId="1177234834">
    <w:abstractNumId w:val="4"/>
  </w:num>
  <w:num w:numId="28" w16cid:durableId="271206116">
    <w:abstractNumId w:val="19"/>
  </w:num>
  <w:num w:numId="29" w16cid:durableId="1169365855">
    <w:abstractNumId w:val="16"/>
  </w:num>
  <w:num w:numId="30" w16cid:durableId="416169527">
    <w:abstractNumId w:val="29"/>
  </w:num>
  <w:num w:numId="31" w16cid:durableId="841623184">
    <w:abstractNumId w:val="22"/>
  </w:num>
  <w:num w:numId="32" w16cid:durableId="349725243">
    <w:abstractNumId w:val="14"/>
  </w:num>
  <w:num w:numId="33" w16cid:durableId="1161040033">
    <w:abstractNumId w:val="2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5ACF"/>
    <w:rsid w:val="0000081C"/>
    <w:rsid w:val="00000AC5"/>
    <w:rsid w:val="000043FB"/>
    <w:rsid w:val="0000630E"/>
    <w:rsid w:val="0001584B"/>
    <w:rsid w:val="0002563D"/>
    <w:rsid w:val="00032CF0"/>
    <w:rsid w:val="000409DB"/>
    <w:rsid w:val="00047A3B"/>
    <w:rsid w:val="0005036B"/>
    <w:rsid w:val="00057AC6"/>
    <w:rsid w:val="00077F7C"/>
    <w:rsid w:val="00083C9D"/>
    <w:rsid w:val="000849AE"/>
    <w:rsid w:val="00086D85"/>
    <w:rsid w:val="00090059"/>
    <w:rsid w:val="00092A2E"/>
    <w:rsid w:val="00095A94"/>
    <w:rsid w:val="0009768F"/>
    <w:rsid w:val="000A2A30"/>
    <w:rsid w:val="000A3A7C"/>
    <w:rsid w:val="000B1918"/>
    <w:rsid w:val="000B3EFD"/>
    <w:rsid w:val="000C25B8"/>
    <w:rsid w:val="000C4879"/>
    <w:rsid w:val="000C5707"/>
    <w:rsid w:val="000C589A"/>
    <w:rsid w:val="000C7B0A"/>
    <w:rsid w:val="000D2250"/>
    <w:rsid w:val="000D666F"/>
    <w:rsid w:val="000D75A8"/>
    <w:rsid w:val="000E10DF"/>
    <w:rsid w:val="000F1D52"/>
    <w:rsid w:val="000F4199"/>
    <w:rsid w:val="00114E21"/>
    <w:rsid w:val="00114FC3"/>
    <w:rsid w:val="00120F74"/>
    <w:rsid w:val="00130C8A"/>
    <w:rsid w:val="00136062"/>
    <w:rsid w:val="00146639"/>
    <w:rsid w:val="0016379C"/>
    <w:rsid w:val="0017577D"/>
    <w:rsid w:val="00180BF7"/>
    <w:rsid w:val="001860BE"/>
    <w:rsid w:val="00190803"/>
    <w:rsid w:val="001A03F1"/>
    <w:rsid w:val="001A338B"/>
    <w:rsid w:val="001B023B"/>
    <w:rsid w:val="001C5A23"/>
    <w:rsid w:val="001C6931"/>
    <w:rsid w:val="001E02DB"/>
    <w:rsid w:val="001E49B3"/>
    <w:rsid w:val="001F7E7A"/>
    <w:rsid w:val="00203FCA"/>
    <w:rsid w:val="00207F36"/>
    <w:rsid w:val="0021570F"/>
    <w:rsid w:val="00215F03"/>
    <w:rsid w:val="00222A51"/>
    <w:rsid w:val="0022768E"/>
    <w:rsid w:val="002367B3"/>
    <w:rsid w:val="00250E9B"/>
    <w:rsid w:val="00250FF8"/>
    <w:rsid w:val="0025272D"/>
    <w:rsid w:val="00253FE3"/>
    <w:rsid w:val="0025410E"/>
    <w:rsid w:val="00286593"/>
    <w:rsid w:val="00292D8B"/>
    <w:rsid w:val="00294CA2"/>
    <w:rsid w:val="002B50CF"/>
    <w:rsid w:val="002C3C9B"/>
    <w:rsid w:val="002C41BE"/>
    <w:rsid w:val="002C42A4"/>
    <w:rsid w:val="002C5582"/>
    <w:rsid w:val="002D4D14"/>
    <w:rsid w:val="002D51E8"/>
    <w:rsid w:val="002E543F"/>
    <w:rsid w:val="002E67C7"/>
    <w:rsid w:val="002F4D1E"/>
    <w:rsid w:val="002F6FD1"/>
    <w:rsid w:val="00302ECF"/>
    <w:rsid w:val="00310AC1"/>
    <w:rsid w:val="003256D2"/>
    <w:rsid w:val="00325ACF"/>
    <w:rsid w:val="0032759C"/>
    <w:rsid w:val="003300DB"/>
    <w:rsid w:val="00331819"/>
    <w:rsid w:val="003360AC"/>
    <w:rsid w:val="00341202"/>
    <w:rsid w:val="00343BDC"/>
    <w:rsid w:val="00364494"/>
    <w:rsid w:val="00367DA9"/>
    <w:rsid w:val="00385910"/>
    <w:rsid w:val="00386294"/>
    <w:rsid w:val="003A6631"/>
    <w:rsid w:val="003D3D5B"/>
    <w:rsid w:val="003D40A2"/>
    <w:rsid w:val="003D47EB"/>
    <w:rsid w:val="003D6B82"/>
    <w:rsid w:val="003F57A0"/>
    <w:rsid w:val="004012A7"/>
    <w:rsid w:val="00410117"/>
    <w:rsid w:val="00423801"/>
    <w:rsid w:val="0043302A"/>
    <w:rsid w:val="00434111"/>
    <w:rsid w:val="00434CDC"/>
    <w:rsid w:val="00446771"/>
    <w:rsid w:val="0045273B"/>
    <w:rsid w:val="00454985"/>
    <w:rsid w:val="00455273"/>
    <w:rsid w:val="004616F0"/>
    <w:rsid w:val="00462B66"/>
    <w:rsid w:val="004654F4"/>
    <w:rsid w:val="00477E81"/>
    <w:rsid w:val="00482A76"/>
    <w:rsid w:val="00483AEA"/>
    <w:rsid w:val="00491B19"/>
    <w:rsid w:val="00492E16"/>
    <w:rsid w:val="004938CB"/>
    <w:rsid w:val="004A6EC6"/>
    <w:rsid w:val="004B0C02"/>
    <w:rsid w:val="004B66EE"/>
    <w:rsid w:val="004C10D8"/>
    <w:rsid w:val="004C13A8"/>
    <w:rsid w:val="004C1868"/>
    <w:rsid w:val="004C6C4A"/>
    <w:rsid w:val="004F4B33"/>
    <w:rsid w:val="004F6239"/>
    <w:rsid w:val="00502A96"/>
    <w:rsid w:val="0050337F"/>
    <w:rsid w:val="00510335"/>
    <w:rsid w:val="005142CB"/>
    <w:rsid w:val="00532549"/>
    <w:rsid w:val="00533B8C"/>
    <w:rsid w:val="00533C3E"/>
    <w:rsid w:val="00543314"/>
    <w:rsid w:val="005632F9"/>
    <w:rsid w:val="005715C8"/>
    <w:rsid w:val="00572950"/>
    <w:rsid w:val="005763BE"/>
    <w:rsid w:val="00582CD9"/>
    <w:rsid w:val="00590107"/>
    <w:rsid w:val="00592061"/>
    <w:rsid w:val="0059707F"/>
    <w:rsid w:val="005B06D8"/>
    <w:rsid w:val="005B1D9C"/>
    <w:rsid w:val="005C050C"/>
    <w:rsid w:val="005F40F8"/>
    <w:rsid w:val="005F6671"/>
    <w:rsid w:val="005F72F3"/>
    <w:rsid w:val="006005D1"/>
    <w:rsid w:val="00601FA1"/>
    <w:rsid w:val="00605A12"/>
    <w:rsid w:val="00605D35"/>
    <w:rsid w:val="00616204"/>
    <w:rsid w:val="006176F6"/>
    <w:rsid w:val="006179E0"/>
    <w:rsid w:val="006214BB"/>
    <w:rsid w:val="006250FC"/>
    <w:rsid w:val="0063127E"/>
    <w:rsid w:val="00635CB1"/>
    <w:rsid w:val="00654528"/>
    <w:rsid w:val="006567D3"/>
    <w:rsid w:val="00664694"/>
    <w:rsid w:val="0066623B"/>
    <w:rsid w:val="00670E9D"/>
    <w:rsid w:val="00671B14"/>
    <w:rsid w:val="00675D41"/>
    <w:rsid w:val="006801C4"/>
    <w:rsid w:val="00684222"/>
    <w:rsid w:val="0069792A"/>
    <w:rsid w:val="006B178E"/>
    <w:rsid w:val="006C0FF0"/>
    <w:rsid w:val="006C5415"/>
    <w:rsid w:val="006D66C0"/>
    <w:rsid w:val="006E058F"/>
    <w:rsid w:val="006E3D7D"/>
    <w:rsid w:val="006E5E55"/>
    <w:rsid w:val="006F5739"/>
    <w:rsid w:val="006F6BA5"/>
    <w:rsid w:val="00704850"/>
    <w:rsid w:val="00727110"/>
    <w:rsid w:val="00765BCD"/>
    <w:rsid w:val="00783470"/>
    <w:rsid w:val="00794E24"/>
    <w:rsid w:val="00796102"/>
    <w:rsid w:val="007A16D4"/>
    <w:rsid w:val="007B59D4"/>
    <w:rsid w:val="007B720E"/>
    <w:rsid w:val="007C0585"/>
    <w:rsid w:val="007D365E"/>
    <w:rsid w:val="007D49AE"/>
    <w:rsid w:val="007D50D8"/>
    <w:rsid w:val="007D659B"/>
    <w:rsid w:val="007D6817"/>
    <w:rsid w:val="007D7DA4"/>
    <w:rsid w:val="007E4DF7"/>
    <w:rsid w:val="007F701A"/>
    <w:rsid w:val="008012B1"/>
    <w:rsid w:val="00802C38"/>
    <w:rsid w:val="008118E7"/>
    <w:rsid w:val="00816841"/>
    <w:rsid w:val="008225F0"/>
    <w:rsid w:val="00827655"/>
    <w:rsid w:val="00830B23"/>
    <w:rsid w:val="00833105"/>
    <w:rsid w:val="00841D99"/>
    <w:rsid w:val="008432A2"/>
    <w:rsid w:val="00844440"/>
    <w:rsid w:val="00847C8C"/>
    <w:rsid w:val="0085003D"/>
    <w:rsid w:val="008624EA"/>
    <w:rsid w:val="00865536"/>
    <w:rsid w:val="00865FD5"/>
    <w:rsid w:val="00873FAB"/>
    <w:rsid w:val="00881AC3"/>
    <w:rsid w:val="00884EED"/>
    <w:rsid w:val="00885222"/>
    <w:rsid w:val="008868A7"/>
    <w:rsid w:val="008A0090"/>
    <w:rsid w:val="008A4ECB"/>
    <w:rsid w:val="008B33A7"/>
    <w:rsid w:val="008C4E36"/>
    <w:rsid w:val="008C58BC"/>
    <w:rsid w:val="008D3BB2"/>
    <w:rsid w:val="008E6A14"/>
    <w:rsid w:val="008E6B76"/>
    <w:rsid w:val="008F0B42"/>
    <w:rsid w:val="008F7C21"/>
    <w:rsid w:val="00903D44"/>
    <w:rsid w:val="00905D5C"/>
    <w:rsid w:val="0090761D"/>
    <w:rsid w:val="009179B6"/>
    <w:rsid w:val="00921D60"/>
    <w:rsid w:val="00921EB4"/>
    <w:rsid w:val="0094228E"/>
    <w:rsid w:val="0094557B"/>
    <w:rsid w:val="00947B28"/>
    <w:rsid w:val="00950622"/>
    <w:rsid w:val="0095249A"/>
    <w:rsid w:val="00961AEF"/>
    <w:rsid w:val="00962E80"/>
    <w:rsid w:val="00963F4D"/>
    <w:rsid w:val="0097096A"/>
    <w:rsid w:val="0097228F"/>
    <w:rsid w:val="00975DCE"/>
    <w:rsid w:val="0097653D"/>
    <w:rsid w:val="00985BF0"/>
    <w:rsid w:val="009929C7"/>
    <w:rsid w:val="00993732"/>
    <w:rsid w:val="0099432F"/>
    <w:rsid w:val="00994BD1"/>
    <w:rsid w:val="009A2E83"/>
    <w:rsid w:val="009B43F8"/>
    <w:rsid w:val="009C23B4"/>
    <w:rsid w:val="009D0E55"/>
    <w:rsid w:val="009D62A2"/>
    <w:rsid w:val="009E3CF0"/>
    <w:rsid w:val="009E7E24"/>
    <w:rsid w:val="00A11779"/>
    <w:rsid w:val="00A16FBF"/>
    <w:rsid w:val="00A21A3D"/>
    <w:rsid w:val="00A30129"/>
    <w:rsid w:val="00A30C7A"/>
    <w:rsid w:val="00A36B4F"/>
    <w:rsid w:val="00A57658"/>
    <w:rsid w:val="00A65D68"/>
    <w:rsid w:val="00A755FD"/>
    <w:rsid w:val="00A75E6B"/>
    <w:rsid w:val="00A77373"/>
    <w:rsid w:val="00A80EB8"/>
    <w:rsid w:val="00A8496F"/>
    <w:rsid w:val="00AA07B2"/>
    <w:rsid w:val="00AA2BAC"/>
    <w:rsid w:val="00AA5342"/>
    <w:rsid w:val="00AB13F0"/>
    <w:rsid w:val="00AB1B0C"/>
    <w:rsid w:val="00AB6237"/>
    <w:rsid w:val="00AB7E19"/>
    <w:rsid w:val="00AC0781"/>
    <w:rsid w:val="00AC4057"/>
    <w:rsid w:val="00AD0EBB"/>
    <w:rsid w:val="00AD30A2"/>
    <w:rsid w:val="00AE56B0"/>
    <w:rsid w:val="00AF1814"/>
    <w:rsid w:val="00AF21AB"/>
    <w:rsid w:val="00AF2C25"/>
    <w:rsid w:val="00AF79D3"/>
    <w:rsid w:val="00B04973"/>
    <w:rsid w:val="00B20BA7"/>
    <w:rsid w:val="00B3096A"/>
    <w:rsid w:val="00B53271"/>
    <w:rsid w:val="00B60BA6"/>
    <w:rsid w:val="00B71A11"/>
    <w:rsid w:val="00B7650D"/>
    <w:rsid w:val="00B97D8A"/>
    <w:rsid w:val="00BA07CA"/>
    <w:rsid w:val="00BA1F99"/>
    <w:rsid w:val="00BA2777"/>
    <w:rsid w:val="00BA6B10"/>
    <w:rsid w:val="00BC675E"/>
    <w:rsid w:val="00BC7A10"/>
    <w:rsid w:val="00BF1B5F"/>
    <w:rsid w:val="00C049D8"/>
    <w:rsid w:val="00C256B4"/>
    <w:rsid w:val="00C263D4"/>
    <w:rsid w:val="00C3437D"/>
    <w:rsid w:val="00C40413"/>
    <w:rsid w:val="00C4485A"/>
    <w:rsid w:val="00C574B2"/>
    <w:rsid w:val="00C65129"/>
    <w:rsid w:val="00C67976"/>
    <w:rsid w:val="00C81C68"/>
    <w:rsid w:val="00C84DD1"/>
    <w:rsid w:val="00C91B99"/>
    <w:rsid w:val="00C9567C"/>
    <w:rsid w:val="00C95ECA"/>
    <w:rsid w:val="00CA7163"/>
    <w:rsid w:val="00CB0ABB"/>
    <w:rsid w:val="00CB5DCB"/>
    <w:rsid w:val="00CC529C"/>
    <w:rsid w:val="00CC6906"/>
    <w:rsid w:val="00CC7570"/>
    <w:rsid w:val="00CD354C"/>
    <w:rsid w:val="00CD42DE"/>
    <w:rsid w:val="00CE160F"/>
    <w:rsid w:val="00CF78BC"/>
    <w:rsid w:val="00CF798A"/>
    <w:rsid w:val="00D14DE5"/>
    <w:rsid w:val="00D2188B"/>
    <w:rsid w:val="00D24F35"/>
    <w:rsid w:val="00D44F17"/>
    <w:rsid w:val="00D475C3"/>
    <w:rsid w:val="00D5290E"/>
    <w:rsid w:val="00D65EBB"/>
    <w:rsid w:val="00D75C98"/>
    <w:rsid w:val="00D76386"/>
    <w:rsid w:val="00D76C59"/>
    <w:rsid w:val="00D95B11"/>
    <w:rsid w:val="00DA0E96"/>
    <w:rsid w:val="00DA5277"/>
    <w:rsid w:val="00DB2F17"/>
    <w:rsid w:val="00DC53B7"/>
    <w:rsid w:val="00DE32A6"/>
    <w:rsid w:val="00DF53EF"/>
    <w:rsid w:val="00E00271"/>
    <w:rsid w:val="00E068B5"/>
    <w:rsid w:val="00E2066D"/>
    <w:rsid w:val="00E25FC4"/>
    <w:rsid w:val="00E3045B"/>
    <w:rsid w:val="00E33B4C"/>
    <w:rsid w:val="00E34B5F"/>
    <w:rsid w:val="00E4276F"/>
    <w:rsid w:val="00E463D1"/>
    <w:rsid w:val="00E47921"/>
    <w:rsid w:val="00E53AC3"/>
    <w:rsid w:val="00E54672"/>
    <w:rsid w:val="00E65CF3"/>
    <w:rsid w:val="00E76A2F"/>
    <w:rsid w:val="00E91662"/>
    <w:rsid w:val="00EB3A31"/>
    <w:rsid w:val="00EC28FF"/>
    <w:rsid w:val="00EC7CA2"/>
    <w:rsid w:val="00ED66D3"/>
    <w:rsid w:val="00EF53AC"/>
    <w:rsid w:val="00F028B4"/>
    <w:rsid w:val="00F07B54"/>
    <w:rsid w:val="00F179A8"/>
    <w:rsid w:val="00F225C5"/>
    <w:rsid w:val="00F635F8"/>
    <w:rsid w:val="00F644AA"/>
    <w:rsid w:val="00F70521"/>
    <w:rsid w:val="00F74A4E"/>
    <w:rsid w:val="00F83A9E"/>
    <w:rsid w:val="00F87A44"/>
    <w:rsid w:val="00F9437E"/>
    <w:rsid w:val="00F9475F"/>
    <w:rsid w:val="00F962BA"/>
    <w:rsid w:val="00F978B9"/>
    <w:rsid w:val="00FA25FD"/>
    <w:rsid w:val="00FA5522"/>
    <w:rsid w:val="00FB6ED5"/>
    <w:rsid w:val="00FC3948"/>
    <w:rsid w:val="00FC4EFD"/>
    <w:rsid w:val="00FC68AE"/>
    <w:rsid w:val="00FD419A"/>
    <w:rsid w:val="00FD5C02"/>
    <w:rsid w:val="00FF11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66E219"/>
  <w15:docId w15:val="{481EF20F-4C0C-43FE-9DB0-12E8BE3F5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5BF0"/>
    <w:pPr>
      <w:spacing w:before="160" w:line="276" w:lineRule="auto"/>
      <w:jc w:val="both"/>
    </w:pPr>
    <w:rPr>
      <w:rFonts w:asciiTheme="minorHAnsi" w:hAnsiTheme="minorHAnsi"/>
      <w:sz w:val="24"/>
      <w:lang w:val="es-ES"/>
    </w:rPr>
  </w:style>
  <w:style w:type="paragraph" w:styleId="Ttulo1">
    <w:name w:val="heading 1"/>
    <w:basedOn w:val="Normal"/>
    <w:next w:val="Normal"/>
    <w:link w:val="Ttulo1Car"/>
    <w:uiPriority w:val="1"/>
    <w:qFormat/>
    <w:rsid w:val="0099432F"/>
    <w:pPr>
      <w:numPr>
        <w:numId w:val="2"/>
      </w:numPr>
      <w:ind w:left="431" w:hanging="431"/>
      <w:outlineLvl w:val="0"/>
    </w:pPr>
    <w:rPr>
      <w:b/>
      <w:caps/>
      <w:color w:val="074E8E" w:themeColor="text2"/>
      <w:spacing w:val="10"/>
      <w:kern w:val="28"/>
      <w:sz w:val="32"/>
    </w:rPr>
  </w:style>
  <w:style w:type="paragraph" w:styleId="Ttulo2">
    <w:name w:val="heading 2"/>
    <w:basedOn w:val="Normal"/>
    <w:next w:val="Normal"/>
    <w:link w:val="Ttulo2Car"/>
    <w:uiPriority w:val="1"/>
    <w:qFormat/>
    <w:rsid w:val="0099432F"/>
    <w:pPr>
      <w:numPr>
        <w:ilvl w:val="1"/>
        <w:numId w:val="2"/>
      </w:numPr>
      <w:tabs>
        <w:tab w:val="left" w:pos="1985"/>
      </w:tabs>
      <w:ind w:left="578" w:hanging="578"/>
      <w:outlineLvl w:val="1"/>
    </w:pPr>
    <w:rPr>
      <w:rFonts w:cs="Arial"/>
      <w:b/>
      <w:color w:val="191E23" w:themeColor="text1" w:themeShade="80"/>
      <w:position w:val="-6"/>
      <w:sz w:val="32"/>
    </w:rPr>
  </w:style>
  <w:style w:type="paragraph" w:styleId="Ttulo3">
    <w:name w:val="heading 3"/>
    <w:basedOn w:val="Prrafodelista"/>
    <w:next w:val="Normal"/>
    <w:link w:val="Ttulo3Car"/>
    <w:uiPriority w:val="1"/>
    <w:qFormat/>
    <w:rsid w:val="009D62A2"/>
    <w:pPr>
      <w:numPr>
        <w:ilvl w:val="2"/>
        <w:numId w:val="2"/>
      </w:numPr>
      <w:outlineLvl w:val="2"/>
    </w:pPr>
    <w:rPr>
      <w:b/>
      <w:color w:val="808080" w:themeColor="background1" w:themeShade="80"/>
      <w:sz w:val="32"/>
    </w:rPr>
  </w:style>
  <w:style w:type="paragraph" w:styleId="Ttulo4">
    <w:name w:val="heading 4"/>
    <w:basedOn w:val="Normal"/>
    <w:next w:val="Normal"/>
    <w:link w:val="Ttulo4Car"/>
    <w:uiPriority w:val="1"/>
    <w:qFormat/>
    <w:rsid w:val="005632F9"/>
    <w:pPr>
      <w:numPr>
        <w:ilvl w:val="3"/>
        <w:numId w:val="2"/>
      </w:numPr>
      <w:outlineLvl w:val="3"/>
    </w:pPr>
    <w:rPr>
      <w:b/>
      <w:color w:val="323C47" w:themeColor="text1"/>
    </w:rPr>
  </w:style>
  <w:style w:type="paragraph" w:styleId="Ttulo5">
    <w:name w:val="heading 5"/>
    <w:basedOn w:val="Normal"/>
    <w:next w:val="Normal"/>
    <w:link w:val="Ttulo5Car"/>
    <w:uiPriority w:val="2"/>
    <w:rsid w:val="002F4D1E"/>
    <w:pPr>
      <w:numPr>
        <w:ilvl w:val="4"/>
        <w:numId w:val="2"/>
      </w:numPr>
      <w:outlineLvl w:val="4"/>
    </w:pPr>
    <w:rPr>
      <w:b/>
      <w:i/>
      <w:color w:val="A6A6A6" w:themeColor="background1" w:themeShade="A6"/>
    </w:rPr>
  </w:style>
  <w:style w:type="paragraph" w:styleId="Ttulo6">
    <w:name w:val="heading 6"/>
    <w:basedOn w:val="Normal"/>
    <w:next w:val="Normal"/>
    <w:link w:val="Ttulo6Car"/>
    <w:uiPriority w:val="2"/>
    <w:rsid w:val="002F4D1E"/>
    <w:pPr>
      <w:numPr>
        <w:ilvl w:val="5"/>
        <w:numId w:val="2"/>
      </w:numPr>
      <w:outlineLvl w:val="5"/>
    </w:pPr>
    <w:rPr>
      <w:b/>
      <w:color w:val="A6A6A6" w:themeColor="background1" w:themeShade="A6"/>
    </w:rPr>
  </w:style>
  <w:style w:type="paragraph" w:styleId="Ttulo7">
    <w:name w:val="heading 7"/>
    <w:basedOn w:val="Ttulo6"/>
    <w:next w:val="Normal"/>
    <w:link w:val="Ttulo7Car"/>
    <w:uiPriority w:val="2"/>
    <w:rsid w:val="00827655"/>
    <w:pPr>
      <w:numPr>
        <w:ilvl w:val="6"/>
      </w:numPr>
      <w:ind w:left="1418" w:hanging="1418"/>
      <w:outlineLvl w:val="6"/>
    </w:pPr>
    <w:rPr>
      <w:i/>
    </w:rPr>
  </w:style>
  <w:style w:type="paragraph" w:styleId="Ttulo8">
    <w:name w:val="heading 8"/>
    <w:basedOn w:val="Ttulo6"/>
    <w:next w:val="Normal"/>
    <w:link w:val="Ttulo8Car"/>
    <w:uiPriority w:val="9"/>
    <w:semiHidden/>
    <w:rsid w:val="00D76C59"/>
    <w:pPr>
      <w:numPr>
        <w:ilvl w:val="7"/>
      </w:numPr>
      <w:ind w:left="1560" w:hanging="1560"/>
      <w:outlineLvl w:val="7"/>
    </w:pPr>
    <w:rPr>
      <w:i/>
    </w:rPr>
  </w:style>
  <w:style w:type="paragraph" w:styleId="Ttulo9">
    <w:name w:val="heading 9"/>
    <w:basedOn w:val="Normal"/>
    <w:next w:val="Normal"/>
    <w:link w:val="Ttulo9Car"/>
    <w:uiPriority w:val="9"/>
    <w:semiHidden/>
    <w:rsid w:val="002F4D1E"/>
    <w:pPr>
      <w:numPr>
        <w:ilvl w:val="8"/>
        <w:numId w:val="2"/>
      </w:numPr>
      <w:outlineLvl w:val="8"/>
    </w:pPr>
    <w:rPr>
      <w:i/>
      <w:color w:val="808080" w:themeColor="background1"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rsid w:val="00410117"/>
    <w:pPr>
      <w:ind w:left="720"/>
      <w:contextualSpacing/>
    </w:pPr>
  </w:style>
  <w:style w:type="table" w:styleId="Tablaconcuadrcula">
    <w:name w:val="Table Grid"/>
    <w:basedOn w:val="Tablanormal"/>
    <w:uiPriority w:val="59"/>
    <w:rsid w:val="00146639"/>
    <w:pPr>
      <w:spacing w:after="0" w:line="240" w:lineRule="auto"/>
    </w:pPr>
    <w:rPr>
      <w:rFonts w:asciiTheme="majorHAnsi" w:eastAsia="Times New Roman" w:hAnsiTheme="majorHAns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1"/>
    <w:rsid w:val="0099432F"/>
    <w:rPr>
      <w:rFonts w:asciiTheme="minorHAnsi" w:hAnsiTheme="minorHAnsi"/>
      <w:b/>
      <w:caps/>
      <w:color w:val="074E8E" w:themeColor="text2"/>
      <w:spacing w:val="10"/>
      <w:kern w:val="28"/>
      <w:sz w:val="32"/>
      <w:lang w:val="es-ES"/>
    </w:rPr>
  </w:style>
  <w:style w:type="character" w:customStyle="1" w:styleId="Ttulo2Car">
    <w:name w:val="Título 2 Car"/>
    <w:basedOn w:val="Fuentedeprrafopredeter"/>
    <w:link w:val="Ttulo2"/>
    <w:uiPriority w:val="1"/>
    <w:rsid w:val="0099432F"/>
    <w:rPr>
      <w:rFonts w:asciiTheme="minorHAnsi" w:hAnsiTheme="minorHAnsi" w:cs="Arial"/>
      <w:b/>
      <w:color w:val="191E23" w:themeColor="text1" w:themeShade="80"/>
      <w:position w:val="-6"/>
      <w:sz w:val="32"/>
      <w:lang w:val="es-ES"/>
    </w:rPr>
  </w:style>
  <w:style w:type="character" w:customStyle="1" w:styleId="Ttulo3Car">
    <w:name w:val="Título 3 Car"/>
    <w:basedOn w:val="Fuentedeprrafopredeter"/>
    <w:link w:val="Ttulo3"/>
    <w:uiPriority w:val="1"/>
    <w:rsid w:val="009D62A2"/>
    <w:rPr>
      <w:rFonts w:asciiTheme="minorHAnsi" w:hAnsiTheme="minorHAnsi"/>
      <w:b/>
      <w:color w:val="808080" w:themeColor="background1" w:themeShade="80"/>
      <w:sz w:val="32"/>
      <w:lang w:val="es-ES"/>
    </w:rPr>
  </w:style>
  <w:style w:type="character" w:customStyle="1" w:styleId="Ttulo4Car">
    <w:name w:val="Título 4 Car"/>
    <w:basedOn w:val="Fuentedeprrafopredeter"/>
    <w:link w:val="Ttulo4"/>
    <w:uiPriority w:val="1"/>
    <w:rsid w:val="00502A96"/>
    <w:rPr>
      <w:b/>
      <w:color w:val="323C47" w:themeColor="text1"/>
      <w:sz w:val="22"/>
      <w:lang w:val="es-ES"/>
    </w:rPr>
  </w:style>
  <w:style w:type="character" w:customStyle="1" w:styleId="Ttulo5Car">
    <w:name w:val="Título 5 Car"/>
    <w:basedOn w:val="Fuentedeprrafopredeter"/>
    <w:link w:val="Ttulo5"/>
    <w:uiPriority w:val="2"/>
    <w:rsid w:val="002F4D1E"/>
    <w:rPr>
      <w:b/>
      <w:i/>
      <w:color w:val="A6A6A6" w:themeColor="background1" w:themeShade="A6"/>
      <w:sz w:val="22"/>
      <w:lang w:val="es-ES"/>
    </w:rPr>
  </w:style>
  <w:style w:type="character" w:customStyle="1" w:styleId="Ttulo6Car">
    <w:name w:val="Título 6 Car"/>
    <w:basedOn w:val="Fuentedeprrafopredeter"/>
    <w:link w:val="Ttulo6"/>
    <w:uiPriority w:val="2"/>
    <w:rsid w:val="002F4D1E"/>
    <w:rPr>
      <w:b/>
      <w:color w:val="A6A6A6" w:themeColor="background1" w:themeShade="A6"/>
      <w:sz w:val="22"/>
      <w:lang w:val="es-ES"/>
    </w:rPr>
  </w:style>
  <w:style w:type="character" w:customStyle="1" w:styleId="Ttulo7Car">
    <w:name w:val="Título 7 Car"/>
    <w:basedOn w:val="Fuentedeprrafopredeter"/>
    <w:link w:val="Ttulo7"/>
    <w:uiPriority w:val="2"/>
    <w:rsid w:val="00532549"/>
    <w:rPr>
      <w:b/>
      <w:i/>
      <w:color w:val="00B050" w:themeColor="accent6"/>
      <w:sz w:val="22"/>
      <w:lang w:val="es-ES"/>
    </w:rPr>
  </w:style>
  <w:style w:type="numbering" w:customStyle="1" w:styleId="ListaSGNTJ0">
    <w:name w:val="ListaSGNTJ"/>
    <w:uiPriority w:val="99"/>
    <w:rsid w:val="00C4485A"/>
    <w:pPr>
      <w:numPr>
        <w:numId w:val="1"/>
      </w:numPr>
    </w:pPr>
  </w:style>
  <w:style w:type="numbering" w:customStyle="1" w:styleId="ListaSGNTJ">
    <w:name w:val="Lista SGNTJ"/>
    <w:uiPriority w:val="99"/>
    <w:rsid w:val="001F7E7A"/>
    <w:pPr>
      <w:numPr>
        <w:numId w:val="4"/>
      </w:numPr>
    </w:pPr>
  </w:style>
  <w:style w:type="character" w:customStyle="1" w:styleId="Ttulo9Car">
    <w:name w:val="Título 9 Car"/>
    <w:basedOn w:val="Fuentedeprrafopredeter"/>
    <w:link w:val="Ttulo9"/>
    <w:uiPriority w:val="9"/>
    <w:semiHidden/>
    <w:rsid w:val="002F4D1E"/>
    <w:rPr>
      <w:i/>
      <w:color w:val="808080" w:themeColor="background1" w:themeShade="80"/>
      <w:sz w:val="22"/>
      <w:lang w:val="es-ES"/>
    </w:rPr>
  </w:style>
  <w:style w:type="character" w:customStyle="1" w:styleId="Ttulo8Car">
    <w:name w:val="Título 8 Car"/>
    <w:basedOn w:val="Fuentedeprrafopredeter"/>
    <w:link w:val="Ttulo8"/>
    <w:uiPriority w:val="9"/>
    <w:semiHidden/>
    <w:rsid w:val="00D76C59"/>
    <w:rPr>
      <w:b/>
      <w:i/>
      <w:color w:val="00B050" w:themeColor="accent6"/>
      <w:sz w:val="22"/>
      <w:lang w:val="es-ES"/>
    </w:rPr>
  </w:style>
  <w:style w:type="paragraph" w:styleId="Ttulo">
    <w:name w:val="Title"/>
    <w:basedOn w:val="Normal"/>
    <w:next w:val="Normal"/>
    <w:link w:val="TtuloCar"/>
    <w:uiPriority w:val="10"/>
    <w:rsid w:val="00921D60"/>
    <w:pPr>
      <w:spacing w:before="80" w:after="80"/>
    </w:pPr>
    <w:rPr>
      <w:b/>
      <w:color w:val="074E8E" w:themeColor="text2"/>
      <w:sz w:val="32"/>
    </w:rPr>
  </w:style>
  <w:style w:type="character" w:customStyle="1" w:styleId="TtuloCar">
    <w:name w:val="Título Car"/>
    <w:basedOn w:val="Fuentedeprrafopredeter"/>
    <w:link w:val="Ttulo"/>
    <w:uiPriority w:val="10"/>
    <w:rsid w:val="00921D60"/>
    <w:rPr>
      <w:rFonts w:asciiTheme="minorHAnsi" w:hAnsiTheme="minorHAnsi"/>
      <w:b/>
      <w:color w:val="074E8E" w:themeColor="text2"/>
      <w:sz w:val="32"/>
      <w:lang w:val="es-ES"/>
    </w:rPr>
  </w:style>
  <w:style w:type="character" w:styleId="nfasissutil">
    <w:name w:val="Subtle Emphasis"/>
    <w:basedOn w:val="Fuentedeprrafopredeter"/>
    <w:uiPriority w:val="19"/>
    <w:rsid w:val="0001584B"/>
    <w:rPr>
      <w:rFonts w:ascii="Arial Narrow" w:hAnsi="Arial Narrow"/>
      <w:i/>
      <w:iCs/>
      <w:color w:val="5A6C80" w:themeColor="text1" w:themeTint="BF"/>
    </w:rPr>
  </w:style>
  <w:style w:type="character" w:styleId="nfasis">
    <w:name w:val="Emphasis"/>
    <w:basedOn w:val="Fuentedeprrafopredeter"/>
    <w:uiPriority w:val="20"/>
    <w:rsid w:val="0001584B"/>
    <w:rPr>
      <w:rFonts w:ascii="Arial Narrow" w:hAnsi="Arial Narrow"/>
      <w:i/>
      <w:iCs/>
    </w:rPr>
  </w:style>
  <w:style w:type="character" w:styleId="nfasisintenso">
    <w:name w:val="Intense Emphasis"/>
    <w:basedOn w:val="Fuentedeprrafopredeter"/>
    <w:uiPriority w:val="21"/>
    <w:rsid w:val="0001584B"/>
    <w:rPr>
      <w:rFonts w:ascii="Arial Narrow" w:hAnsi="Arial Narrow"/>
      <w:i/>
      <w:iCs/>
      <w:color w:val="FFC400" w:themeColor="accent1"/>
    </w:rPr>
  </w:style>
  <w:style w:type="character" w:styleId="Textoennegrita">
    <w:name w:val="Strong"/>
    <w:basedOn w:val="Fuentedeprrafopredeter"/>
    <w:uiPriority w:val="22"/>
    <w:rsid w:val="0001584B"/>
    <w:rPr>
      <w:rFonts w:ascii="Arial" w:hAnsi="Arial"/>
      <w:b/>
      <w:bCs/>
    </w:rPr>
  </w:style>
  <w:style w:type="paragraph" w:styleId="Cita">
    <w:name w:val="Quote"/>
    <w:basedOn w:val="Normal"/>
    <w:next w:val="Normal"/>
    <w:link w:val="CitaCar"/>
    <w:uiPriority w:val="19"/>
    <w:rsid w:val="0001584B"/>
    <w:pPr>
      <w:spacing w:before="200"/>
      <w:ind w:left="864" w:right="864"/>
      <w:jc w:val="center"/>
    </w:pPr>
    <w:rPr>
      <w:i/>
      <w:iCs/>
      <w:color w:val="5A6C80" w:themeColor="text1" w:themeTint="BF"/>
    </w:rPr>
  </w:style>
  <w:style w:type="character" w:customStyle="1" w:styleId="CitaCar">
    <w:name w:val="Cita Car"/>
    <w:basedOn w:val="Fuentedeprrafopredeter"/>
    <w:link w:val="Cita"/>
    <w:uiPriority w:val="19"/>
    <w:rsid w:val="00532549"/>
    <w:rPr>
      <w:i/>
      <w:iCs/>
      <w:color w:val="5A6C80" w:themeColor="text1" w:themeTint="BF"/>
      <w:sz w:val="22"/>
      <w:lang w:val="es-ES"/>
    </w:rPr>
  </w:style>
  <w:style w:type="character" w:styleId="Referenciasutil">
    <w:name w:val="Subtle Reference"/>
    <w:basedOn w:val="Fuentedeprrafopredeter"/>
    <w:uiPriority w:val="31"/>
    <w:rsid w:val="0001584B"/>
    <w:rPr>
      <w:rFonts w:ascii="Arial" w:hAnsi="Arial"/>
      <w:smallCaps/>
      <w:color w:val="6B7F96" w:themeColor="text1" w:themeTint="A5"/>
    </w:rPr>
  </w:style>
  <w:style w:type="character" w:styleId="Referenciaintensa">
    <w:name w:val="Intense Reference"/>
    <w:basedOn w:val="Fuentedeprrafopredeter"/>
    <w:uiPriority w:val="32"/>
    <w:rsid w:val="0001584B"/>
    <w:rPr>
      <w:rFonts w:ascii="Arial" w:hAnsi="Arial"/>
      <w:b/>
      <w:bCs/>
      <w:smallCaps/>
      <w:color w:val="FFC400" w:themeColor="accent1"/>
      <w:spacing w:val="5"/>
    </w:rPr>
  </w:style>
  <w:style w:type="paragraph" w:customStyle="1" w:styleId="VietaNivel1conTitulo">
    <w:name w:val="Viñeta Nivel 1 con Titulo"/>
    <w:basedOn w:val="Prrafodelista"/>
    <w:uiPriority w:val="5"/>
    <w:qFormat/>
    <w:rsid w:val="00095A94"/>
    <w:pPr>
      <w:numPr>
        <w:numId w:val="8"/>
      </w:numPr>
      <w:contextualSpacing w:val="0"/>
    </w:pPr>
    <w:rPr>
      <w:b/>
    </w:rPr>
  </w:style>
  <w:style w:type="paragraph" w:customStyle="1" w:styleId="VietaNivel2conTtulo">
    <w:name w:val="Viñeta Nivel 2 con Título"/>
    <w:basedOn w:val="Prrafodelista"/>
    <w:uiPriority w:val="5"/>
    <w:qFormat/>
    <w:rsid w:val="00095A94"/>
    <w:pPr>
      <w:numPr>
        <w:ilvl w:val="1"/>
        <w:numId w:val="8"/>
      </w:numPr>
      <w:contextualSpacing w:val="0"/>
    </w:pPr>
    <w:rPr>
      <w:b/>
    </w:rPr>
  </w:style>
  <w:style w:type="paragraph" w:customStyle="1" w:styleId="VietaNivel3conTtulo">
    <w:name w:val="Viñeta Nivel 3 con Título"/>
    <w:basedOn w:val="Prrafodelista"/>
    <w:uiPriority w:val="5"/>
    <w:qFormat/>
    <w:rsid w:val="00095A94"/>
    <w:pPr>
      <w:numPr>
        <w:ilvl w:val="2"/>
        <w:numId w:val="8"/>
      </w:numPr>
      <w:contextualSpacing w:val="0"/>
    </w:pPr>
    <w:rPr>
      <w:b/>
    </w:rPr>
  </w:style>
  <w:style w:type="paragraph" w:customStyle="1" w:styleId="VietaNivel4conTtulo">
    <w:name w:val="Viñeta Nivel 4 con Título"/>
    <w:basedOn w:val="Prrafodelista"/>
    <w:uiPriority w:val="5"/>
    <w:qFormat/>
    <w:rsid w:val="00095A94"/>
    <w:pPr>
      <w:numPr>
        <w:ilvl w:val="3"/>
        <w:numId w:val="8"/>
      </w:numPr>
      <w:contextualSpacing w:val="0"/>
    </w:pPr>
    <w:rPr>
      <w:b/>
    </w:rPr>
  </w:style>
  <w:style w:type="paragraph" w:customStyle="1" w:styleId="VietaNivel5conTtulo">
    <w:name w:val="Viñeta Nivel 5 con Título"/>
    <w:basedOn w:val="Prrafodelista"/>
    <w:uiPriority w:val="5"/>
    <w:rsid w:val="00095A94"/>
    <w:pPr>
      <w:numPr>
        <w:ilvl w:val="4"/>
        <w:numId w:val="8"/>
      </w:numPr>
      <w:contextualSpacing w:val="0"/>
    </w:pPr>
    <w:rPr>
      <w:b/>
    </w:rPr>
  </w:style>
  <w:style w:type="paragraph" w:customStyle="1" w:styleId="VietaNivel6conTtulo">
    <w:name w:val="Viñeta Nivel 6 con Título"/>
    <w:basedOn w:val="Prrafodelista"/>
    <w:uiPriority w:val="5"/>
    <w:rsid w:val="00095A94"/>
    <w:pPr>
      <w:numPr>
        <w:ilvl w:val="5"/>
        <w:numId w:val="8"/>
      </w:numPr>
      <w:contextualSpacing w:val="0"/>
    </w:pPr>
    <w:rPr>
      <w:b/>
    </w:rPr>
  </w:style>
  <w:style w:type="paragraph" w:customStyle="1" w:styleId="VietaNivel7conTtulo">
    <w:name w:val="Viñeta Nivel 7 con Título"/>
    <w:basedOn w:val="Prrafodelista"/>
    <w:uiPriority w:val="5"/>
    <w:rsid w:val="00095A94"/>
    <w:pPr>
      <w:numPr>
        <w:ilvl w:val="6"/>
        <w:numId w:val="8"/>
      </w:numPr>
      <w:contextualSpacing w:val="0"/>
    </w:pPr>
    <w:rPr>
      <w:b/>
    </w:rPr>
  </w:style>
  <w:style w:type="paragraph" w:customStyle="1" w:styleId="VietaNivel8conTtulo">
    <w:name w:val="Viñeta Nivel 8 con Título"/>
    <w:basedOn w:val="Prrafodelista"/>
    <w:uiPriority w:val="5"/>
    <w:rsid w:val="00095A94"/>
    <w:pPr>
      <w:numPr>
        <w:ilvl w:val="7"/>
        <w:numId w:val="8"/>
      </w:numPr>
      <w:contextualSpacing w:val="0"/>
    </w:pPr>
    <w:rPr>
      <w:b/>
    </w:rPr>
  </w:style>
  <w:style w:type="paragraph" w:customStyle="1" w:styleId="VietaNivel9conTtulo">
    <w:name w:val="Viñeta Nivel 9 con Título"/>
    <w:basedOn w:val="Prrafodelista"/>
    <w:uiPriority w:val="5"/>
    <w:rsid w:val="00095A94"/>
    <w:pPr>
      <w:numPr>
        <w:ilvl w:val="8"/>
        <w:numId w:val="8"/>
      </w:numPr>
      <w:contextualSpacing w:val="0"/>
    </w:pPr>
    <w:rPr>
      <w:b/>
      <w:color w:val="191E23" w:themeColor="text1" w:themeShade="80"/>
    </w:rPr>
  </w:style>
  <w:style w:type="paragraph" w:styleId="Listaconvietas">
    <w:name w:val="List Bullet"/>
    <w:basedOn w:val="VietaNivel1conTitulo"/>
    <w:uiPriority w:val="99"/>
    <w:unhideWhenUsed/>
    <w:rsid w:val="000A3A7C"/>
    <w:rPr>
      <w:b w:val="0"/>
    </w:rPr>
  </w:style>
  <w:style w:type="paragraph" w:styleId="Listaconvietas2">
    <w:name w:val="List Bullet 2"/>
    <w:basedOn w:val="VietaNivel2conTtulo"/>
    <w:uiPriority w:val="99"/>
    <w:unhideWhenUsed/>
    <w:rsid w:val="000A3A7C"/>
    <w:rPr>
      <w:b w:val="0"/>
    </w:rPr>
  </w:style>
  <w:style w:type="paragraph" w:customStyle="1" w:styleId="VietaNivel1">
    <w:name w:val="Viñeta Nivel 1"/>
    <w:basedOn w:val="VietaNivel1conTitulo"/>
    <w:uiPriority w:val="2"/>
    <w:qFormat/>
    <w:rsid w:val="007B59D4"/>
    <w:pPr>
      <w:numPr>
        <w:numId w:val="7"/>
      </w:numPr>
      <w:ind w:left="714" w:hanging="357"/>
    </w:pPr>
    <w:rPr>
      <w:b w:val="0"/>
    </w:rPr>
  </w:style>
  <w:style w:type="paragraph" w:customStyle="1" w:styleId="VietaNivel2">
    <w:name w:val="Viñeta Nivel 2"/>
    <w:basedOn w:val="VietaNivel2conTtulo"/>
    <w:uiPriority w:val="2"/>
    <w:qFormat/>
    <w:rsid w:val="00215F03"/>
    <w:pPr>
      <w:numPr>
        <w:numId w:val="7"/>
      </w:numPr>
    </w:pPr>
    <w:rPr>
      <w:b w:val="0"/>
    </w:rPr>
  </w:style>
  <w:style w:type="paragraph" w:customStyle="1" w:styleId="VietaNivel3">
    <w:name w:val="Viñeta Nivel 3"/>
    <w:basedOn w:val="VietaNivel3conTtulo"/>
    <w:uiPriority w:val="2"/>
    <w:qFormat/>
    <w:rsid w:val="00215F03"/>
    <w:pPr>
      <w:numPr>
        <w:numId w:val="7"/>
      </w:numPr>
    </w:pPr>
    <w:rPr>
      <w:b w:val="0"/>
    </w:rPr>
  </w:style>
  <w:style w:type="paragraph" w:customStyle="1" w:styleId="VietaNivel5">
    <w:name w:val="Viñeta Nivel 5"/>
    <w:basedOn w:val="VietaNivel5conTtulo"/>
    <w:uiPriority w:val="2"/>
    <w:rsid w:val="00215F03"/>
    <w:pPr>
      <w:numPr>
        <w:numId w:val="7"/>
      </w:numPr>
    </w:pPr>
    <w:rPr>
      <w:b w:val="0"/>
    </w:rPr>
  </w:style>
  <w:style w:type="paragraph" w:customStyle="1" w:styleId="VietaNivel6">
    <w:name w:val="Viñeta Nivel 6"/>
    <w:basedOn w:val="VietaNivel6conTtulo"/>
    <w:uiPriority w:val="2"/>
    <w:rsid w:val="00215F03"/>
    <w:pPr>
      <w:numPr>
        <w:numId w:val="7"/>
      </w:numPr>
    </w:pPr>
    <w:rPr>
      <w:b w:val="0"/>
      <w:color w:val="191E23" w:themeColor="text1" w:themeShade="80"/>
    </w:rPr>
  </w:style>
  <w:style w:type="paragraph" w:customStyle="1" w:styleId="VietaNivel7">
    <w:name w:val="Viñeta Nivel 7"/>
    <w:basedOn w:val="VietaNivel7conTtulo"/>
    <w:uiPriority w:val="2"/>
    <w:rsid w:val="003256D2"/>
    <w:pPr>
      <w:numPr>
        <w:numId w:val="7"/>
      </w:numPr>
    </w:pPr>
    <w:rPr>
      <w:b w:val="0"/>
    </w:rPr>
  </w:style>
  <w:style w:type="paragraph" w:customStyle="1" w:styleId="VietaNivel8">
    <w:name w:val="Viñeta Nivel 8"/>
    <w:basedOn w:val="VietaNivel8conTtulo"/>
    <w:uiPriority w:val="2"/>
    <w:rsid w:val="00215F03"/>
    <w:pPr>
      <w:numPr>
        <w:numId w:val="7"/>
      </w:numPr>
    </w:pPr>
    <w:rPr>
      <w:b w:val="0"/>
      <w:color w:val="191E23" w:themeColor="text1" w:themeShade="80"/>
    </w:rPr>
  </w:style>
  <w:style w:type="paragraph" w:customStyle="1" w:styleId="VietaNivel9">
    <w:name w:val="Viñeta Nivel 9"/>
    <w:basedOn w:val="VietaNivel9conTtulo"/>
    <w:uiPriority w:val="2"/>
    <w:rsid w:val="003256D2"/>
    <w:pPr>
      <w:numPr>
        <w:numId w:val="7"/>
      </w:numPr>
    </w:pPr>
    <w:rPr>
      <w:b w:val="0"/>
    </w:rPr>
  </w:style>
  <w:style w:type="paragraph" w:customStyle="1" w:styleId="VietaNivel4">
    <w:name w:val="Viñeta Nivel 4"/>
    <w:basedOn w:val="VietaNivel4conTtulo"/>
    <w:uiPriority w:val="2"/>
    <w:qFormat/>
    <w:rsid w:val="00F635F8"/>
    <w:pPr>
      <w:numPr>
        <w:numId w:val="7"/>
      </w:numPr>
    </w:pPr>
    <w:rPr>
      <w:b w:val="0"/>
    </w:rPr>
  </w:style>
  <w:style w:type="numbering" w:customStyle="1" w:styleId="Estilo1">
    <w:name w:val="Estilo1"/>
    <w:uiPriority w:val="99"/>
    <w:rsid w:val="00DC53B7"/>
    <w:pPr>
      <w:numPr>
        <w:numId w:val="6"/>
      </w:numPr>
    </w:pPr>
  </w:style>
  <w:style w:type="paragraph" w:customStyle="1" w:styleId="TextoVietaNivel10">
    <w:name w:val="Texto Viñeta Nivel 1"/>
    <w:basedOn w:val="Normal"/>
    <w:uiPriority w:val="3"/>
    <w:qFormat/>
    <w:rsid w:val="001860BE"/>
    <w:pPr>
      <w:ind w:left="720"/>
    </w:pPr>
  </w:style>
  <w:style w:type="paragraph" w:customStyle="1" w:styleId="TextoVietaNivel2">
    <w:name w:val="Texto Viñeta Nivel 2"/>
    <w:basedOn w:val="Normal"/>
    <w:uiPriority w:val="3"/>
    <w:qFormat/>
    <w:rsid w:val="001860BE"/>
    <w:pPr>
      <w:ind w:left="1134"/>
    </w:pPr>
  </w:style>
  <w:style w:type="paragraph" w:customStyle="1" w:styleId="TextoVietaNivel3">
    <w:name w:val="Texto Viñeta Nivel 3"/>
    <w:basedOn w:val="Normal"/>
    <w:uiPriority w:val="3"/>
    <w:qFormat/>
    <w:rsid w:val="001860BE"/>
    <w:pPr>
      <w:ind w:left="1701"/>
    </w:pPr>
  </w:style>
  <w:style w:type="paragraph" w:customStyle="1" w:styleId="TextoVietaNivel4">
    <w:name w:val="Texto Viñeta Nivel 4"/>
    <w:basedOn w:val="Normal"/>
    <w:uiPriority w:val="3"/>
    <w:qFormat/>
    <w:rsid w:val="001860BE"/>
    <w:pPr>
      <w:ind w:left="2268"/>
    </w:pPr>
  </w:style>
  <w:style w:type="paragraph" w:customStyle="1" w:styleId="TextoVietaNivel5">
    <w:name w:val="Texto Viñeta Nivel 5"/>
    <w:basedOn w:val="Normal"/>
    <w:uiPriority w:val="3"/>
    <w:rsid w:val="001860BE"/>
    <w:pPr>
      <w:ind w:left="2880"/>
    </w:pPr>
  </w:style>
  <w:style w:type="paragraph" w:customStyle="1" w:styleId="TextoVietaNivel6">
    <w:name w:val="Texto Viñeta Nivel 6"/>
    <w:basedOn w:val="Normal"/>
    <w:uiPriority w:val="3"/>
    <w:rsid w:val="001860BE"/>
    <w:pPr>
      <w:ind w:left="3402"/>
    </w:pPr>
  </w:style>
  <w:style w:type="paragraph" w:customStyle="1" w:styleId="TextoVietaNivel7">
    <w:name w:val="Texto Viñeta Nivel 7"/>
    <w:basedOn w:val="Normal"/>
    <w:uiPriority w:val="3"/>
    <w:rsid w:val="001860BE"/>
    <w:pPr>
      <w:ind w:left="3969"/>
    </w:pPr>
  </w:style>
  <w:style w:type="paragraph" w:customStyle="1" w:styleId="TextoVietaNivel8">
    <w:name w:val="Texto Viñeta Nivel 8"/>
    <w:basedOn w:val="Normal"/>
    <w:uiPriority w:val="3"/>
    <w:rsid w:val="00AC4057"/>
    <w:pPr>
      <w:ind w:left="4536"/>
    </w:pPr>
  </w:style>
  <w:style w:type="paragraph" w:customStyle="1" w:styleId="TextoVietaNivel9">
    <w:name w:val="Texto Viñeta Nivel 9"/>
    <w:basedOn w:val="Normal"/>
    <w:uiPriority w:val="3"/>
    <w:rsid w:val="001860BE"/>
    <w:pPr>
      <w:ind w:left="5103"/>
    </w:pPr>
  </w:style>
  <w:style w:type="paragraph" w:customStyle="1" w:styleId="Listaalfabticaconttulo">
    <w:name w:val="Lista alfabética con título"/>
    <w:basedOn w:val="Normal"/>
    <w:next w:val="Normal"/>
    <w:uiPriority w:val="10"/>
    <w:rsid w:val="00572950"/>
    <w:pPr>
      <w:keepNext/>
      <w:numPr>
        <w:numId w:val="10"/>
      </w:numPr>
      <w:spacing w:before="60" w:after="120"/>
    </w:pPr>
    <w:rPr>
      <w:rFonts w:eastAsia="Times New Roman" w:cs="Times New Roman"/>
      <w:b/>
      <w:i/>
      <w:lang w:eastAsia="es-ES"/>
    </w:rPr>
  </w:style>
  <w:style w:type="paragraph" w:customStyle="1" w:styleId="TablaVietaNivel1">
    <w:name w:val="Tabla Viñeta Nivel 1"/>
    <w:basedOn w:val="Normal"/>
    <w:link w:val="TablaVietaNivel1Car"/>
    <w:uiPriority w:val="7"/>
    <w:rsid w:val="00572950"/>
    <w:pPr>
      <w:numPr>
        <w:numId w:val="11"/>
      </w:numPr>
      <w:spacing w:before="60" w:after="60"/>
    </w:pPr>
    <w:rPr>
      <w:rFonts w:eastAsia="Times New Roman" w:cs="Arial"/>
      <w:sz w:val="18"/>
      <w:lang w:eastAsia="es-ES"/>
    </w:rPr>
  </w:style>
  <w:style w:type="paragraph" w:customStyle="1" w:styleId="TablaVietaNivel2">
    <w:name w:val="Tabla Viñeta Nivel 2"/>
    <w:basedOn w:val="Normal"/>
    <w:uiPriority w:val="7"/>
    <w:rsid w:val="00AD0EBB"/>
    <w:pPr>
      <w:numPr>
        <w:ilvl w:val="1"/>
        <w:numId w:val="31"/>
      </w:numPr>
      <w:spacing w:before="60" w:after="60"/>
    </w:pPr>
    <w:rPr>
      <w:rFonts w:eastAsia="Times New Roman" w:cs="Arial"/>
      <w:lang w:eastAsia="es-ES"/>
    </w:rPr>
  </w:style>
  <w:style w:type="paragraph" w:customStyle="1" w:styleId="TablaVietaNivel3">
    <w:name w:val="Tabla Viñeta Nivel 3"/>
    <w:basedOn w:val="Normal"/>
    <w:uiPriority w:val="7"/>
    <w:rsid w:val="00AD0EBB"/>
    <w:pPr>
      <w:numPr>
        <w:ilvl w:val="2"/>
        <w:numId w:val="31"/>
      </w:numPr>
      <w:spacing w:before="60" w:after="60"/>
    </w:pPr>
    <w:rPr>
      <w:rFonts w:eastAsia="Times New Roman" w:cs="Arial"/>
      <w:lang w:eastAsia="es-ES"/>
    </w:rPr>
  </w:style>
  <w:style w:type="paragraph" w:customStyle="1" w:styleId="TablaVietaNivel4">
    <w:name w:val="Tabla Viñeta Nivel 4"/>
    <w:basedOn w:val="TablaTextoVietaNivel3"/>
    <w:uiPriority w:val="7"/>
    <w:rsid w:val="00A80EB8"/>
    <w:pPr>
      <w:numPr>
        <w:ilvl w:val="3"/>
        <w:numId w:val="31"/>
      </w:numPr>
    </w:pPr>
  </w:style>
  <w:style w:type="paragraph" w:customStyle="1" w:styleId="Listaalfabtica">
    <w:name w:val="Lista alfabética"/>
    <w:basedOn w:val="Normal"/>
    <w:uiPriority w:val="10"/>
    <w:rsid w:val="00572950"/>
    <w:pPr>
      <w:numPr>
        <w:numId w:val="9"/>
      </w:numPr>
      <w:spacing w:before="60" w:after="120"/>
    </w:pPr>
    <w:rPr>
      <w:rFonts w:eastAsia="Times New Roman" w:cs="Times New Roman"/>
      <w:lang w:eastAsia="es-ES"/>
    </w:rPr>
  </w:style>
  <w:style w:type="paragraph" w:customStyle="1" w:styleId="Listanumricaconttulo">
    <w:name w:val="Lista numérica con título"/>
    <w:basedOn w:val="Normal"/>
    <w:next w:val="Normal"/>
    <w:uiPriority w:val="10"/>
    <w:rsid w:val="00572950"/>
    <w:pPr>
      <w:keepNext/>
      <w:numPr>
        <w:numId w:val="13"/>
      </w:numPr>
      <w:spacing w:before="60" w:after="120"/>
    </w:pPr>
    <w:rPr>
      <w:rFonts w:eastAsia="Times New Roman" w:cs="Times New Roman"/>
      <w:b/>
      <w:i/>
      <w:lang w:eastAsia="es-ES"/>
    </w:rPr>
  </w:style>
  <w:style w:type="paragraph" w:customStyle="1" w:styleId="Listanumrica">
    <w:name w:val="Lista numérica"/>
    <w:basedOn w:val="Normal"/>
    <w:rsid w:val="00572950"/>
    <w:pPr>
      <w:numPr>
        <w:numId w:val="12"/>
      </w:numPr>
      <w:spacing w:before="60" w:after="120"/>
    </w:pPr>
    <w:rPr>
      <w:rFonts w:eastAsia="Times New Roman" w:cs="Times New Roman"/>
      <w:lang w:eastAsia="es-ES"/>
    </w:rPr>
  </w:style>
  <w:style w:type="paragraph" w:customStyle="1" w:styleId="TablaTtulo1">
    <w:name w:val="Tabla Título 1"/>
    <w:basedOn w:val="Normal"/>
    <w:uiPriority w:val="10"/>
    <w:rsid w:val="00921D60"/>
    <w:pPr>
      <w:spacing w:before="80" w:after="80"/>
      <w:jc w:val="center"/>
    </w:pPr>
    <w:rPr>
      <w:rFonts w:eastAsia="Times New Roman" w:cs="Times New Roman"/>
      <w:b/>
      <w:bCs/>
      <w:iCs/>
      <w:caps/>
      <w:color w:val="FFFFFF"/>
      <w:szCs w:val="14"/>
      <w:lang w:val="en-GB" w:eastAsia="es-ES"/>
    </w:rPr>
  </w:style>
  <w:style w:type="paragraph" w:customStyle="1" w:styleId="Normaltabla">
    <w:name w:val="Normal tabla"/>
    <w:basedOn w:val="Normal"/>
    <w:uiPriority w:val="4"/>
    <w:qFormat/>
    <w:rsid w:val="00AD0EBB"/>
    <w:pPr>
      <w:spacing w:before="20" w:after="40"/>
    </w:pPr>
    <w:rPr>
      <w:rFonts w:eastAsia="Times New Roman" w:cs="Arial"/>
      <w:lang w:eastAsia="es-ES"/>
    </w:rPr>
  </w:style>
  <w:style w:type="paragraph" w:customStyle="1" w:styleId="EpgrafeTablas">
    <w:name w:val="Epígrafe Tablas"/>
    <w:basedOn w:val="Normal"/>
    <w:next w:val="Normal"/>
    <w:uiPriority w:val="6"/>
    <w:qFormat/>
    <w:rsid w:val="00AD0EBB"/>
    <w:pPr>
      <w:spacing w:before="220" w:after="120"/>
      <w:jc w:val="center"/>
    </w:pPr>
    <w:rPr>
      <w:rFonts w:eastAsia="Times New Roman" w:cs="Arial"/>
      <w:i/>
      <w:color w:val="A6A6A6" w:themeColor="background1" w:themeShade="A6"/>
      <w:lang w:eastAsia="es-ES"/>
    </w:rPr>
  </w:style>
  <w:style w:type="paragraph" w:customStyle="1" w:styleId="EpigrafeFiguras">
    <w:name w:val="Epigrafe Figuras"/>
    <w:basedOn w:val="Normal"/>
    <w:uiPriority w:val="6"/>
    <w:qFormat/>
    <w:rsid w:val="00AD0EBB"/>
    <w:pPr>
      <w:jc w:val="center"/>
    </w:pPr>
    <w:rPr>
      <w:i/>
      <w:color w:val="A6A6A6" w:themeColor="background1" w:themeShade="A6"/>
    </w:rPr>
  </w:style>
  <w:style w:type="paragraph" w:customStyle="1" w:styleId="TablaTextoMaysculas">
    <w:name w:val="Tabla Texto Mayúsculas"/>
    <w:basedOn w:val="Normal"/>
    <w:uiPriority w:val="10"/>
    <w:rsid w:val="00AD0EBB"/>
    <w:pPr>
      <w:spacing w:before="60" w:after="0"/>
    </w:pPr>
    <w:rPr>
      <w:rFonts w:eastAsia="Times New Roman" w:cs="Arial"/>
      <w:caps/>
      <w:lang w:eastAsia="es-ES"/>
    </w:rPr>
  </w:style>
  <w:style w:type="paragraph" w:customStyle="1" w:styleId="TablaTtulo2">
    <w:name w:val="Tabla Título 2"/>
    <w:basedOn w:val="TablaTtulo1"/>
    <w:uiPriority w:val="10"/>
    <w:rsid w:val="00B04973"/>
    <w:rPr>
      <w:color w:val="auto"/>
      <w:lang w:val="es-ES"/>
    </w:rPr>
  </w:style>
  <w:style w:type="paragraph" w:customStyle="1" w:styleId="TablaListaAlfabticaconTtulo">
    <w:name w:val="Tabla Lista Alfabética con Título"/>
    <w:basedOn w:val="Normal"/>
    <w:next w:val="TablaTextoVietaNivel1"/>
    <w:uiPriority w:val="10"/>
    <w:rsid w:val="00AD0EBB"/>
    <w:pPr>
      <w:keepNext/>
      <w:spacing w:before="60" w:after="0"/>
    </w:pPr>
    <w:rPr>
      <w:rFonts w:eastAsia="Times New Roman" w:cs="Arial"/>
      <w:b/>
      <w:i/>
      <w:lang w:eastAsia="es-ES"/>
    </w:rPr>
  </w:style>
  <w:style w:type="paragraph" w:customStyle="1" w:styleId="TablaTextoVietaNivel1">
    <w:name w:val="Tabla Texto Viñeta Nivel 1"/>
    <w:basedOn w:val="Normal"/>
    <w:link w:val="TablaTextoVietaNivel1Car"/>
    <w:uiPriority w:val="8"/>
    <w:rsid w:val="00AD0EBB"/>
    <w:pPr>
      <w:ind w:left="284"/>
    </w:pPr>
  </w:style>
  <w:style w:type="paragraph" w:customStyle="1" w:styleId="TablaListaNumricaconTtulo">
    <w:name w:val="Tabla Lista Numérica con Título"/>
    <w:basedOn w:val="Normal"/>
    <w:next w:val="TablaTextoVietaNivel1"/>
    <w:uiPriority w:val="10"/>
    <w:rsid w:val="00AD0EBB"/>
    <w:pPr>
      <w:keepNext/>
      <w:spacing w:before="60" w:after="0"/>
      <w:ind w:left="369" w:hanging="369"/>
    </w:pPr>
    <w:rPr>
      <w:rFonts w:eastAsia="Times New Roman" w:cs="Arial"/>
      <w:b/>
      <w:i/>
      <w:lang w:eastAsia="es-ES"/>
    </w:rPr>
  </w:style>
  <w:style w:type="paragraph" w:customStyle="1" w:styleId="TablaTextoVietaNivel2">
    <w:name w:val="Tabla Texto Viñeta Nivel 2"/>
    <w:basedOn w:val="TablaTextoVietaNivel1"/>
    <w:uiPriority w:val="8"/>
    <w:rsid w:val="000D2250"/>
    <w:pPr>
      <w:ind w:left="851"/>
    </w:pPr>
  </w:style>
  <w:style w:type="paragraph" w:customStyle="1" w:styleId="TablaTextoVietaNivel3">
    <w:name w:val="Tabla Texto Viñeta Nivel 3"/>
    <w:basedOn w:val="TablaTextoVietaNivel2"/>
    <w:uiPriority w:val="8"/>
    <w:rsid w:val="000D2250"/>
    <w:pPr>
      <w:ind w:left="1418"/>
    </w:pPr>
  </w:style>
  <w:style w:type="paragraph" w:customStyle="1" w:styleId="TablaVietaNivel1conTtulo">
    <w:name w:val="Tabla Viñeta Nivel 1 con Título"/>
    <w:basedOn w:val="TablaVietaNivel2conTtulo"/>
    <w:next w:val="TablaTextoVietaNivel1"/>
    <w:link w:val="TablaVietaNivel1conTtuloCar"/>
    <w:uiPriority w:val="9"/>
    <w:rsid w:val="000D2250"/>
    <w:pPr>
      <w:numPr>
        <w:ilvl w:val="0"/>
        <w:numId w:val="29"/>
      </w:numPr>
    </w:pPr>
  </w:style>
  <w:style w:type="paragraph" w:customStyle="1" w:styleId="TablaVietaNivel2conTtulo">
    <w:name w:val="Tabla Viñeta Nivel 2 con Título"/>
    <w:basedOn w:val="TablaTextoVietaNivel1"/>
    <w:next w:val="Normal"/>
    <w:link w:val="TablaVietaNivel2conTtuloCar"/>
    <w:uiPriority w:val="9"/>
    <w:rsid w:val="002F6FD1"/>
    <w:pPr>
      <w:numPr>
        <w:ilvl w:val="1"/>
        <w:numId w:val="19"/>
      </w:numPr>
    </w:pPr>
    <w:rPr>
      <w:b/>
    </w:rPr>
  </w:style>
  <w:style w:type="paragraph" w:customStyle="1" w:styleId="TablaVietaNivel3conTtulo">
    <w:name w:val="Tabla Viñeta Nivel 3 con Título"/>
    <w:basedOn w:val="TablaTextoVietaNivel1"/>
    <w:next w:val="Normal"/>
    <w:uiPriority w:val="9"/>
    <w:rsid w:val="002F6FD1"/>
    <w:pPr>
      <w:numPr>
        <w:ilvl w:val="2"/>
        <w:numId w:val="19"/>
      </w:numPr>
    </w:pPr>
    <w:rPr>
      <w:b/>
    </w:rPr>
  </w:style>
  <w:style w:type="paragraph" w:customStyle="1" w:styleId="TablaVietaNivel4conTtulo">
    <w:name w:val="Tabla Viñeta Nivel 4 con Título"/>
    <w:basedOn w:val="TablaTextoVietaNivel1"/>
    <w:next w:val="Normal"/>
    <w:uiPriority w:val="9"/>
    <w:rsid w:val="002F6FD1"/>
    <w:pPr>
      <w:numPr>
        <w:ilvl w:val="3"/>
        <w:numId w:val="19"/>
      </w:numPr>
    </w:pPr>
    <w:rPr>
      <w:b/>
    </w:rPr>
  </w:style>
  <w:style w:type="paragraph" w:customStyle="1" w:styleId="TablaListaAlfabtica">
    <w:name w:val="Tabla Lista Alfabética"/>
    <w:basedOn w:val="Normal"/>
    <w:uiPriority w:val="10"/>
    <w:rsid w:val="00AD0EBB"/>
    <w:pPr>
      <w:numPr>
        <w:numId w:val="14"/>
      </w:numPr>
      <w:spacing w:before="20" w:after="40"/>
    </w:pPr>
    <w:rPr>
      <w:rFonts w:eastAsia="Times New Roman" w:cs="Arial"/>
      <w:lang w:eastAsia="es-ES"/>
    </w:rPr>
  </w:style>
  <w:style w:type="paragraph" w:customStyle="1" w:styleId="TablaListaNumrica">
    <w:name w:val="Tabla Lista Numérica"/>
    <w:basedOn w:val="Normal"/>
    <w:uiPriority w:val="10"/>
    <w:rsid w:val="00AD0EBB"/>
    <w:pPr>
      <w:numPr>
        <w:numId w:val="16"/>
      </w:numPr>
      <w:tabs>
        <w:tab w:val="clear" w:pos="369"/>
      </w:tabs>
      <w:spacing w:before="20" w:after="40"/>
    </w:pPr>
    <w:rPr>
      <w:rFonts w:eastAsia="Times New Roman" w:cs="Arial"/>
      <w:lang w:eastAsia="es-ES"/>
    </w:rPr>
  </w:style>
  <w:style w:type="paragraph" w:customStyle="1" w:styleId="TablaVietaNivel5conTtulo">
    <w:name w:val="Tabla Viñeta Nivel 5 con Título"/>
    <w:basedOn w:val="TablaTextoVietaNivel1"/>
    <w:uiPriority w:val="9"/>
    <w:rsid w:val="002F6FD1"/>
    <w:pPr>
      <w:numPr>
        <w:ilvl w:val="4"/>
        <w:numId w:val="19"/>
      </w:numPr>
    </w:pPr>
    <w:rPr>
      <w:b/>
    </w:rPr>
  </w:style>
  <w:style w:type="paragraph" w:customStyle="1" w:styleId="TablaVietaNivel6conTtulo">
    <w:name w:val="Tabla Viñeta Nivel 6 con Título"/>
    <w:basedOn w:val="TablaTextoVietaNivel1"/>
    <w:uiPriority w:val="9"/>
    <w:rsid w:val="002F6FD1"/>
    <w:pPr>
      <w:numPr>
        <w:ilvl w:val="5"/>
        <w:numId w:val="19"/>
      </w:numPr>
    </w:pPr>
    <w:rPr>
      <w:b/>
    </w:rPr>
  </w:style>
  <w:style w:type="paragraph" w:customStyle="1" w:styleId="TablaVietaNivel7conTutlo">
    <w:name w:val="Tabla Viñeta Nivel 7 con Tíutlo"/>
    <w:basedOn w:val="TablaTextoVietaNivel1"/>
    <w:uiPriority w:val="9"/>
    <w:rsid w:val="002F6FD1"/>
    <w:pPr>
      <w:numPr>
        <w:ilvl w:val="6"/>
        <w:numId w:val="19"/>
      </w:numPr>
    </w:pPr>
    <w:rPr>
      <w:b/>
    </w:rPr>
  </w:style>
  <w:style w:type="paragraph" w:customStyle="1" w:styleId="TablaVietaNivel8conTtulo">
    <w:name w:val="Tabla Viñeta Nivel 8 con Título"/>
    <w:basedOn w:val="TablaTextoVietaNivel1"/>
    <w:uiPriority w:val="9"/>
    <w:rsid w:val="000D2250"/>
    <w:pPr>
      <w:numPr>
        <w:ilvl w:val="7"/>
        <w:numId w:val="31"/>
      </w:numPr>
    </w:pPr>
    <w:rPr>
      <w:b/>
    </w:rPr>
  </w:style>
  <w:style w:type="paragraph" w:customStyle="1" w:styleId="TablaVietaNivel9conTtulo">
    <w:name w:val="Tabla Viñeta Nivel 9 con Título"/>
    <w:basedOn w:val="TablaTextoVietaNivel1"/>
    <w:uiPriority w:val="9"/>
    <w:rsid w:val="002F6FD1"/>
    <w:pPr>
      <w:numPr>
        <w:ilvl w:val="8"/>
        <w:numId w:val="19"/>
      </w:numPr>
    </w:pPr>
    <w:rPr>
      <w:b/>
    </w:rPr>
  </w:style>
  <w:style w:type="paragraph" w:customStyle="1" w:styleId="TablaTextoVietaNivel4">
    <w:name w:val="Tabla Texto Viñeta Nivel 4"/>
    <w:basedOn w:val="TablaTextoVietaNivel3"/>
    <w:uiPriority w:val="8"/>
    <w:rsid w:val="000D2250"/>
    <w:pPr>
      <w:ind w:left="1985"/>
    </w:pPr>
  </w:style>
  <w:style w:type="paragraph" w:customStyle="1" w:styleId="TablaTextoVietaNivel5">
    <w:name w:val="Tabla Texto Viñeta Nivel 5"/>
    <w:basedOn w:val="TablaTextoVietaNivel4"/>
    <w:uiPriority w:val="8"/>
    <w:rsid w:val="000D2250"/>
    <w:pPr>
      <w:ind w:left="2552"/>
    </w:pPr>
  </w:style>
  <w:style w:type="paragraph" w:customStyle="1" w:styleId="TablaTextoVietaNivel6">
    <w:name w:val="Tabla Texto Viñeta Nivel 6"/>
    <w:basedOn w:val="TablaTextoVietaNivel5"/>
    <w:uiPriority w:val="8"/>
    <w:rsid w:val="000D2250"/>
    <w:pPr>
      <w:ind w:left="3119"/>
    </w:pPr>
  </w:style>
  <w:style w:type="paragraph" w:customStyle="1" w:styleId="TablaTextoVietaNivel7">
    <w:name w:val="Tabla Texto Viñeta Nivel 7"/>
    <w:basedOn w:val="TablaTextoVietaNivel6"/>
    <w:uiPriority w:val="8"/>
    <w:rsid w:val="000D2250"/>
    <w:pPr>
      <w:ind w:left="3600"/>
    </w:pPr>
  </w:style>
  <w:style w:type="paragraph" w:customStyle="1" w:styleId="TablaTextoVietaNivel8">
    <w:name w:val="Tabla Texto Viñeta Nivel 8"/>
    <w:basedOn w:val="TablaTextoVietaNivel7"/>
    <w:uiPriority w:val="8"/>
    <w:rsid w:val="000D2250"/>
    <w:pPr>
      <w:ind w:left="4253"/>
    </w:pPr>
  </w:style>
  <w:style w:type="paragraph" w:customStyle="1" w:styleId="TablaTextoVietaNivel9">
    <w:name w:val="Tabla Texto Viñeta Nivel 9"/>
    <w:basedOn w:val="TablaTextoVietaNivel8"/>
    <w:uiPriority w:val="8"/>
    <w:rsid w:val="000D2250"/>
    <w:pPr>
      <w:ind w:left="4820"/>
    </w:pPr>
  </w:style>
  <w:style w:type="character" w:customStyle="1" w:styleId="Estilo2">
    <w:name w:val="Estilo2"/>
    <w:uiPriority w:val="10"/>
    <w:rsid w:val="00146639"/>
    <w:rPr>
      <w:rFonts w:asciiTheme="minorHAnsi" w:hAnsiTheme="minorHAnsi"/>
      <w:sz w:val="24"/>
    </w:rPr>
  </w:style>
  <w:style w:type="paragraph" w:customStyle="1" w:styleId="TablaVietaNivel5">
    <w:name w:val="Tabla Viñeta Nivel 5"/>
    <w:basedOn w:val="TablaVietaNivel4"/>
    <w:uiPriority w:val="7"/>
    <w:rsid w:val="008118E7"/>
    <w:pPr>
      <w:numPr>
        <w:ilvl w:val="4"/>
      </w:numPr>
    </w:pPr>
  </w:style>
  <w:style w:type="paragraph" w:customStyle="1" w:styleId="TablaVietaNivel6">
    <w:name w:val="Tabla Viñeta Nivel 6"/>
    <w:basedOn w:val="TablaVietaNivel5"/>
    <w:uiPriority w:val="7"/>
    <w:rsid w:val="008118E7"/>
    <w:pPr>
      <w:numPr>
        <w:ilvl w:val="5"/>
      </w:numPr>
    </w:pPr>
  </w:style>
  <w:style w:type="paragraph" w:customStyle="1" w:styleId="TablaVietaNivel7">
    <w:name w:val="Tabla Viñeta Nivel 7"/>
    <w:basedOn w:val="TablaVietaNivel6"/>
    <w:uiPriority w:val="7"/>
    <w:rsid w:val="008118E7"/>
    <w:pPr>
      <w:numPr>
        <w:ilvl w:val="6"/>
      </w:numPr>
    </w:pPr>
  </w:style>
  <w:style w:type="paragraph" w:customStyle="1" w:styleId="TablaVietaNivel8">
    <w:name w:val="Tabla Viñeta Nivel 8"/>
    <w:basedOn w:val="TablaVietaNivel8conTtulo"/>
    <w:uiPriority w:val="7"/>
    <w:rsid w:val="008118E7"/>
    <w:rPr>
      <w:b w:val="0"/>
    </w:rPr>
  </w:style>
  <w:style w:type="paragraph" w:customStyle="1" w:styleId="TablaVietaNivel9">
    <w:name w:val="Tabla Viñeta Nivel 9"/>
    <w:basedOn w:val="TablaVietaNivel8"/>
    <w:uiPriority w:val="7"/>
    <w:rsid w:val="008118E7"/>
    <w:pPr>
      <w:numPr>
        <w:ilvl w:val="8"/>
      </w:numPr>
    </w:pPr>
  </w:style>
  <w:style w:type="paragraph" w:styleId="Encabezado">
    <w:name w:val="header"/>
    <w:basedOn w:val="Normal"/>
    <w:link w:val="EncabezadoCar"/>
    <w:uiPriority w:val="99"/>
    <w:unhideWhenUsed/>
    <w:rsid w:val="004654F4"/>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4654F4"/>
    <w:rPr>
      <w:sz w:val="22"/>
      <w:lang w:val="es-ES"/>
    </w:rPr>
  </w:style>
  <w:style w:type="paragraph" w:styleId="Piedepgina">
    <w:name w:val="footer"/>
    <w:basedOn w:val="Normal"/>
    <w:link w:val="PiedepginaCar"/>
    <w:uiPriority w:val="99"/>
    <w:unhideWhenUsed/>
    <w:rsid w:val="004654F4"/>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4654F4"/>
    <w:rPr>
      <w:sz w:val="22"/>
      <w:lang w:val="es-ES"/>
    </w:rPr>
  </w:style>
  <w:style w:type="paragraph" w:styleId="TDC1">
    <w:name w:val="toc 1"/>
    <w:basedOn w:val="Normal"/>
    <w:next w:val="Normal"/>
    <w:autoRedefine/>
    <w:uiPriority w:val="39"/>
    <w:unhideWhenUsed/>
    <w:rsid w:val="00E068B5"/>
    <w:pPr>
      <w:spacing w:before="120" w:after="120"/>
      <w:jc w:val="left"/>
    </w:pPr>
    <w:rPr>
      <w:b/>
      <w:bCs/>
      <w:caps/>
      <w:color w:val="074E8E" w:themeColor="text2"/>
    </w:rPr>
  </w:style>
  <w:style w:type="paragraph" w:styleId="TDC2">
    <w:name w:val="toc 2"/>
    <w:basedOn w:val="Normal"/>
    <w:next w:val="Normal"/>
    <w:autoRedefine/>
    <w:uiPriority w:val="39"/>
    <w:unhideWhenUsed/>
    <w:rsid w:val="00E068B5"/>
    <w:pPr>
      <w:spacing w:after="0"/>
      <w:ind w:left="220"/>
      <w:jc w:val="left"/>
    </w:pPr>
    <w:rPr>
      <w:smallCaps/>
    </w:rPr>
  </w:style>
  <w:style w:type="paragraph" w:styleId="TDC3">
    <w:name w:val="toc 3"/>
    <w:basedOn w:val="Normal"/>
    <w:next w:val="Normal"/>
    <w:autoRedefine/>
    <w:uiPriority w:val="39"/>
    <w:unhideWhenUsed/>
    <w:rsid w:val="00AD0EBB"/>
    <w:pPr>
      <w:tabs>
        <w:tab w:val="left" w:pos="1100"/>
        <w:tab w:val="right" w:leader="dot" w:pos="9017"/>
      </w:tabs>
      <w:spacing w:after="0"/>
      <w:ind w:left="440"/>
      <w:jc w:val="left"/>
    </w:pPr>
    <w:rPr>
      <w:rFonts w:cstheme="majorHAnsi"/>
      <w:iCs/>
      <w:noProof/>
      <w:color w:val="808080" w:themeColor="background1" w:themeShade="80"/>
      <w:sz w:val="22"/>
      <w:szCs w:val="22"/>
    </w:rPr>
  </w:style>
  <w:style w:type="paragraph" w:styleId="TDC4">
    <w:name w:val="toc 4"/>
    <w:basedOn w:val="Normal"/>
    <w:next w:val="Normal"/>
    <w:autoRedefine/>
    <w:uiPriority w:val="39"/>
    <w:unhideWhenUsed/>
    <w:rsid w:val="004012A7"/>
    <w:pPr>
      <w:spacing w:after="0"/>
      <w:ind w:left="660"/>
      <w:jc w:val="left"/>
    </w:pPr>
    <w:rPr>
      <w:sz w:val="18"/>
      <w:szCs w:val="18"/>
    </w:rPr>
  </w:style>
  <w:style w:type="paragraph" w:styleId="TDC5">
    <w:name w:val="toc 5"/>
    <w:basedOn w:val="Normal"/>
    <w:next w:val="Normal"/>
    <w:autoRedefine/>
    <w:uiPriority w:val="39"/>
    <w:unhideWhenUsed/>
    <w:rsid w:val="004012A7"/>
    <w:pPr>
      <w:spacing w:after="0"/>
      <w:ind w:left="880"/>
      <w:jc w:val="left"/>
    </w:pPr>
    <w:rPr>
      <w:sz w:val="18"/>
      <w:szCs w:val="18"/>
    </w:rPr>
  </w:style>
  <w:style w:type="paragraph" w:styleId="TDC6">
    <w:name w:val="toc 6"/>
    <w:basedOn w:val="Normal"/>
    <w:next w:val="Normal"/>
    <w:autoRedefine/>
    <w:uiPriority w:val="39"/>
    <w:unhideWhenUsed/>
    <w:rsid w:val="004012A7"/>
    <w:pPr>
      <w:spacing w:after="0"/>
      <w:ind w:left="1100"/>
      <w:jc w:val="left"/>
    </w:pPr>
    <w:rPr>
      <w:sz w:val="18"/>
      <w:szCs w:val="18"/>
    </w:rPr>
  </w:style>
  <w:style w:type="paragraph" w:styleId="TDC7">
    <w:name w:val="toc 7"/>
    <w:basedOn w:val="Normal"/>
    <w:next w:val="Normal"/>
    <w:autoRedefine/>
    <w:uiPriority w:val="39"/>
    <w:unhideWhenUsed/>
    <w:rsid w:val="004012A7"/>
    <w:pPr>
      <w:spacing w:after="0"/>
      <w:ind w:left="1320"/>
      <w:jc w:val="left"/>
    </w:pPr>
    <w:rPr>
      <w:sz w:val="18"/>
      <w:szCs w:val="18"/>
    </w:rPr>
  </w:style>
  <w:style w:type="paragraph" w:styleId="TDC8">
    <w:name w:val="toc 8"/>
    <w:basedOn w:val="Normal"/>
    <w:next w:val="Normal"/>
    <w:autoRedefine/>
    <w:uiPriority w:val="39"/>
    <w:unhideWhenUsed/>
    <w:rsid w:val="004012A7"/>
    <w:pPr>
      <w:spacing w:after="0"/>
      <w:ind w:left="1540"/>
      <w:jc w:val="left"/>
    </w:pPr>
    <w:rPr>
      <w:sz w:val="18"/>
      <w:szCs w:val="18"/>
    </w:rPr>
  </w:style>
  <w:style w:type="paragraph" w:styleId="TDC9">
    <w:name w:val="toc 9"/>
    <w:basedOn w:val="Normal"/>
    <w:next w:val="Normal"/>
    <w:autoRedefine/>
    <w:uiPriority w:val="39"/>
    <w:unhideWhenUsed/>
    <w:rsid w:val="004012A7"/>
    <w:pPr>
      <w:spacing w:after="0"/>
      <w:ind w:left="1760"/>
      <w:jc w:val="left"/>
    </w:pPr>
    <w:rPr>
      <w:sz w:val="18"/>
      <w:szCs w:val="18"/>
    </w:rPr>
  </w:style>
  <w:style w:type="character" w:styleId="Hipervnculo">
    <w:name w:val="Hyperlink"/>
    <w:basedOn w:val="Fuentedeprrafopredeter"/>
    <w:uiPriority w:val="99"/>
    <w:unhideWhenUsed/>
    <w:rsid w:val="004012A7"/>
    <w:rPr>
      <w:color w:val="137ADB" w:themeColor="hyperlink"/>
      <w:u w:val="single"/>
    </w:rPr>
  </w:style>
  <w:style w:type="character" w:styleId="Textodelmarcadordeposicin">
    <w:name w:val="Placeholder Text"/>
    <w:basedOn w:val="Fuentedeprrafopredeter"/>
    <w:uiPriority w:val="99"/>
    <w:semiHidden/>
    <w:rsid w:val="000D666F"/>
    <w:rPr>
      <w:color w:val="808080"/>
    </w:rPr>
  </w:style>
  <w:style w:type="character" w:customStyle="1" w:styleId="Subtitulo">
    <w:name w:val="Subtitulo"/>
    <w:basedOn w:val="Fuentedeprrafopredeter"/>
    <w:uiPriority w:val="10"/>
    <w:rsid w:val="00E33B4C"/>
    <w:rPr>
      <w:rFonts w:asciiTheme="majorHAnsi" w:hAnsiTheme="majorHAnsi"/>
      <w:color w:val="FFFFFF" w:themeColor="background1"/>
      <w:sz w:val="72"/>
    </w:rPr>
  </w:style>
  <w:style w:type="character" w:styleId="Refdenotaalpie">
    <w:name w:val="footnote reference"/>
    <w:rsid w:val="0009768F"/>
    <w:rPr>
      <w:rFonts w:ascii="Arial" w:hAnsi="Arial"/>
      <w:color w:val="074E8E" w:themeColor="text2"/>
      <w:sz w:val="16"/>
      <w:vertAlign w:val="superscript"/>
    </w:rPr>
  </w:style>
  <w:style w:type="paragraph" w:styleId="Textonotapie">
    <w:name w:val="footnote text"/>
    <w:basedOn w:val="Normal"/>
    <w:link w:val="TextonotapieCar"/>
    <w:uiPriority w:val="99"/>
    <w:semiHidden/>
    <w:unhideWhenUsed/>
    <w:rsid w:val="0009768F"/>
    <w:pPr>
      <w:spacing w:after="0" w:line="240" w:lineRule="auto"/>
    </w:pPr>
    <w:rPr>
      <w:sz w:val="20"/>
    </w:rPr>
  </w:style>
  <w:style w:type="character" w:customStyle="1" w:styleId="TextonotapieCar">
    <w:name w:val="Texto nota pie Car"/>
    <w:basedOn w:val="Fuentedeprrafopredeter"/>
    <w:link w:val="Textonotapie"/>
    <w:uiPriority w:val="99"/>
    <w:semiHidden/>
    <w:rsid w:val="0009768F"/>
    <w:rPr>
      <w:lang w:val="es-ES"/>
    </w:rPr>
  </w:style>
  <w:style w:type="paragraph" w:styleId="Textodeglobo">
    <w:name w:val="Balloon Text"/>
    <w:basedOn w:val="Normal"/>
    <w:link w:val="TextodegloboCar"/>
    <w:uiPriority w:val="99"/>
    <w:semiHidden/>
    <w:unhideWhenUsed/>
    <w:rsid w:val="00CC529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C529C"/>
    <w:rPr>
      <w:rFonts w:ascii="Tahoma" w:hAnsi="Tahoma" w:cs="Tahoma"/>
      <w:sz w:val="16"/>
      <w:szCs w:val="16"/>
      <w:lang w:val="es-ES"/>
    </w:rPr>
  </w:style>
  <w:style w:type="paragraph" w:customStyle="1" w:styleId="FechaDocumento">
    <w:name w:val="Fecha Documento"/>
    <w:basedOn w:val="Normal"/>
    <w:qFormat/>
    <w:rsid w:val="00E65CF3"/>
    <w:pPr>
      <w:spacing w:after="0"/>
      <w:jc w:val="left"/>
    </w:pPr>
    <w:rPr>
      <w:rFonts w:eastAsia="Times New Roman" w:cs="Times New Roman"/>
      <w:sz w:val="20"/>
    </w:rPr>
  </w:style>
  <w:style w:type="paragraph" w:customStyle="1" w:styleId="VietaNivel1conTtulo">
    <w:name w:val="Viñeta Nivel 1 con Título"/>
    <w:basedOn w:val="TablaVietaNivel1conTtulo"/>
    <w:link w:val="VietaNivel1conTtuloCar"/>
    <w:qFormat/>
    <w:rsid w:val="00AD0EBB"/>
  </w:style>
  <w:style w:type="paragraph" w:customStyle="1" w:styleId="Textovietanivel1">
    <w:name w:val="Texto viñeta nivel 1"/>
    <w:basedOn w:val="TablaVietaNivel1"/>
    <w:link w:val="Textovietanivel1Car"/>
    <w:qFormat/>
    <w:rsid w:val="00AD0EBB"/>
    <w:pPr>
      <w:numPr>
        <w:numId w:val="31"/>
      </w:numPr>
    </w:pPr>
    <w:rPr>
      <w:sz w:val="24"/>
    </w:rPr>
  </w:style>
  <w:style w:type="character" w:customStyle="1" w:styleId="TablaTextoVietaNivel1Car">
    <w:name w:val="Tabla Texto Viñeta Nivel 1 Car"/>
    <w:basedOn w:val="Fuentedeprrafopredeter"/>
    <w:link w:val="TablaTextoVietaNivel1"/>
    <w:uiPriority w:val="8"/>
    <w:rsid w:val="00AD0EBB"/>
    <w:rPr>
      <w:rFonts w:asciiTheme="minorHAnsi" w:hAnsiTheme="minorHAnsi"/>
      <w:sz w:val="24"/>
      <w:lang w:val="es-ES"/>
    </w:rPr>
  </w:style>
  <w:style w:type="character" w:customStyle="1" w:styleId="TablaVietaNivel2conTtuloCar">
    <w:name w:val="Tabla Viñeta Nivel 2 con Título Car"/>
    <w:basedOn w:val="TablaTextoVietaNivel1Car"/>
    <w:link w:val="TablaVietaNivel2conTtulo"/>
    <w:uiPriority w:val="9"/>
    <w:rsid w:val="005715C8"/>
    <w:rPr>
      <w:rFonts w:asciiTheme="minorHAnsi" w:hAnsiTheme="minorHAnsi"/>
      <w:b/>
      <w:sz w:val="18"/>
      <w:lang w:val="es-ES"/>
    </w:rPr>
  </w:style>
  <w:style w:type="character" w:customStyle="1" w:styleId="TablaVietaNivel1conTtuloCar">
    <w:name w:val="Tabla Viñeta Nivel 1 con Título Car"/>
    <w:basedOn w:val="TablaVietaNivel2conTtuloCar"/>
    <w:link w:val="TablaVietaNivel1conTtulo"/>
    <w:uiPriority w:val="9"/>
    <w:rsid w:val="005715C8"/>
    <w:rPr>
      <w:rFonts w:asciiTheme="minorHAnsi" w:hAnsiTheme="minorHAnsi"/>
      <w:b/>
      <w:sz w:val="18"/>
      <w:lang w:val="es-ES"/>
    </w:rPr>
  </w:style>
  <w:style w:type="character" w:customStyle="1" w:styleId="VietaNivel1conTtuloCar">
    <w:name w:val="Viñeta Nivel 1 con Título Car"/>
    <w:basedOn w:val="TablaVietaNivel1conTtuloCar"/>
    <w:link w:val="VietaNivel1conTtulo"/>
    <w:rsid w:val="00AD0EBB"/>
    <w:rPr>
      <w:rFonts w:asciiTheme="minorHAnsi" w:hAnsiTheme="minorHAnsi"/>
      <w:b/>
      <w:sz w:val="24"/>
      <w:lang w:val="es-ES"/>
    </w:rPr>
  </w:style>
  <w:style w:type="character" w:customStyle="1" w:styleId="TablaVietaNivel1Car">
    <w:name w:val="Tabla Viñeta Nivel 1 Car"/>
    <w:basedOn w:val="Fuentedeprrafopredeter"/>
    <w:link w:val="TablaVietaNivel1"/>
    <w:uiPriority w:val="7"/>
    <w:rsid w:val="005715C8"/>
    <w:rPr>
      <w:rFonts w:eastAsia="Times New Roman" w:cs="Arial"/>
      <w:sz w:val="18"/>
      <w:lang w:val="es-ES" w:eastAsia="es-ES"/>
    </w:rPr>
  </w:style>
  <w:style w:type="character" w:customStyle="1" w:styleId="Textovietanivel1Car">
    <w:name w:val="Texto viñeta nivel 1 Car"/>
    <w:basedOn w:val="TablaVietaNivel1Car"/>
    <w:link w:val="Textovietanivel1"/>
    <w:rsid w:val="00AD0EBB"/>
    <w:rPr>
      <w:rFonts w:asciiTheme="minorHAnsi" w:eastAsia="Times New Roman" w:hAnsiTheme="minorHAnsi" w:cs="Arial"/>
      <w:sz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6573542">
      <w:bodyDiv w:val="1"/>
      <w:marLeft w:val="0"/>
      <w:marRight w:val="0"/>
      <w:marTop w:val="0"/>
      <w:marBottom w:val="0"/>
      <w:divBdr>
        <w:top w:val="none" w:sz="0" w:space="0" w:color="auto"/>
        <w:left w:val="none" w:sz="0" w:space="0" w:color="auto"/>
        <w:bottom w:val="none" w:sz="0" w:space="0" w:color="auto"/>
        <w:right w:val="none" w:sz="0" w:space="0" w:color="auto"/>
      </w:divBdr>
      <w:divsChild>
        <w:div w:id="782503618">
          <w:marLeft w:val="0"/>
          <w:marRight w:val="0"/>
          <w:marTop w:val="0"/>
          <w:marBottom w:val="0"/>
          <w:divBdr>
            <w:top w:val="none" w:sz="0" w:space="0" w:color="auto"/>
            <w:left w:val="none" w:sz="0" w:space="0" w:color="auto"/>
            <w:bottom w:val="none" w:sz="0" w:space="0" w:color="auto"/>
            <w:right w:val="none" w:sz="0" w:space="0" w:color="auto"/>
          </w:divBdr>
        </w:div>
        <w:div w:id="624043704">
          <w:marLeft w:val="0"/>
          <w:marRight w:val="0"/>
          <w:marTop w:val="0"/>
          <w:marBottom w:val="0"/>
          <w:divBdr>
            <w:top w:val="none" w:sz="0" w:space="0" w:color="auto"/>
            <w:left w:val="none" w:sz="0" w:space="0" w:color="auto"/>
            <w:bottom w:val="none" w:sz="0" w:space="0" w:color="auto"/>
            <w:right w:val="none" w:sz="0" w:space="0" w:color="auto"/>
          </w:divBdr>
        </w:div>
        <w:div w:id="1714383087">
          <w:marLeft w:val="0"/>
          <w:marRight w:val="0"/>
          <w:marTop w:val="0"/>
          <w:marBottom w:val="0"/>
          <w:divBdr>
            <w:top w:val="none" w:sz="0" w:space="0" w:color="auto"/>
            <w:left w:val="none" w:sz="0" w:space="0" w:color="auto"/>
            <w:bottom w:val="none" w:sz="0" w:space="0" w:color="auto"/>
            <w:right w:val="none" w:sz="0" w:space="0" w:color="auto"/>
          </w:divBdr>
        </w:div>
        <w:div w:id="1397246299">
          <w:marLeft w:val="0"/>
          <w:marRight w:val="0"/>
          <w:marTop w:val="0"/>
          <w:marBottom w:val="0"/>
          <w:divBdr>
            <w:top w:val="none" w:sz="0" w:space="0" w:color="auto"/>
            <w:left w:val="none" w:sz="0" w:space="0" w:color="auto"/>
            <w:bottom w:val="none" w:sz="0" w:space="0" w:color="auto"/>
            <w:right w:val="none" w:sz="0" w:space="0" w:color="auto"/>
          </w:divBdr>
        </w:div>
        <w:div w:id="1196305457">
          <w:marLeft w:val="0"/>
          <w:marRight w:val="0"/>
          <w:marTop w:val="0"/>
          <w:marBottom w:val="0"/>
          <w:divBdr>
            <w:top w:val="none" w:sz="0" w:space="0" w:color="auto"/>
            <w:left w:val="none" w:sz="0" w:space="0" w:color="auto"/>
            <w:bottom w:val="none" w:sz="0" w:space="0" w:color="auto"/>
            <w:right w:val="none" w:sz="0" w:space="0" w:color="auto"/>
          </w:divBdr>
        </w:div>
        <w:div w:id="1803687713">
          <w:marLeft w:val="0"/>
          <w:marRight w:val="0"/>
          <w:marTop w:val="0"/>
          <w:marBottom w:val="0"/>
          <w:divBdr>
            <w:top w:val="none" w:sz="0" w:space="0" w:color="auto"/>
            <w:left w:val="none" w:sz="0" w:space="0" w:color="auto"/>
            <w:bottom w:val="none" w:sz="0" w:space="0" w:color="auto"/>
            <w:right w:val="none" w:sz="0" w:space="0" w:color="auto"/>
          </w:divBdr>
        </w:div>
        <w:div w:id="1289774234">
          <w:marLeft w:val="0"/>
          <w:marRight w:val="0"/>
          <w:marTop w:val="0"/>
          <w:marBottom w:val="0"/>
          <w:divBdr>
            <w:top w:val="none" w:sz="0" w:space="0" w:color="auto"/>
            <w:left w:val="none" w:sz="0" w:space="0" w:color="auto"/>
            <w:bottom w:val="none" w:sz="0" w:space="0" w:color="auto"/>
            <w:right w:val="none" w:sz="0" w:space="0" w:color="auto"/>
          </w:divBdr>
        </w:div>
        <w:div w:id="318385095">
          <w:marLeft w:val="0"/>
          <w:marRight w:val="0"/>
          <w:marTop w:val="0"/>
          <w:marBottom w:val="0"/>
          <w:divBdr>
            <w:top w:val="none" w:sz="0" w:space="0" w:color="auto"/>
            <w:left w:val="none" w:sz="0" w:space="0" w:color="auto"/>
            <w:bottom w:val="none" w:sz="0" w:space="0" w:color="auto"/>
            <w:right w:val="none" w:sz="0" w:space="0" w:color="auto"/>
          </w:divBdr>
        </w:div>
        <w:div w:id="271674260">
          <w:marLeft w:val="0"/>
          <w:marRight w:val="0"/>
          <w:marTop w:val="0"/>
          <w:marBottom w:val="0"/>
          <w:divBdr>
            <w:top w:val="none" w:sz="0" w:space="0" w:color="auto"/>
            <w:left w:val="none" w:sz="0" w:space="0" w:color="auto"/>
            <w:bottom w:val="none" w:sz="0" w:space="0" w:color="auto"/>
            <w:right w:val="none" w:sz="0" w:space="0" w:color="auto"/>
          </w:divBdr>
        </w:div>
        <w:div w:id="11024544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roblescan003\Documents\SERVICIO_FORMACION\COMUNICACION\SGNTJ\COMUNICACION%20INTERNA\INTRANET\01_DESARROLLO\02_CONTENIDO\03_ESCRITORIO%20DE%20TRABAJO\03_IDENTIDAD%20CORPORATIVA\PLANTILLAS\PlantillaGenerica_documento_SGNTJ_v1.0%20(7).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0DC6A0F65984B98B8DCEB24878837D7"/>
        <w:category>
          <w:name w:val="General"/>
          <w:gallery w:val="placeholder"/>
        </w:category>
        <w:types>
          <w:type w:val="bbPlcHdr"/>
        </w:types>
        <w:behaviors>
          <w:behavior w:val="content"/>
        </w:behaviors>
        <w:guid w:val="{27C5D799-0D76-4A85-93FE-565C61F75BDA}"/>
      </w:docPartPr>
      <w:docPartBody>
        <w:p w:rsidR="0075624B" w:rsidRDefault="00630B58">
          <w:pPr>
            <w:pStyle w:val="80DC6A0F65984B98B8DCEB24878837D7"/>
          </w:pPr>
          <w:r w:rsidRPr="000B4BC5">
            <w:rPr>
              <w:rStyle w:val="Textodelmarcadordeposicin"/>
            </w:rPr>
            <w:t>[Título]</w:t>
          </w:r>
        </w:p>
      </w:docPartBody>
    </w:docPart>
    <w:docPart>
      <w:docPartPr>
        <w:name w:val="9693BD2102114BBCA527BF8DD1662628"/>
        <w:category>
          <w:name w:val="General"/>
          <w:gallery w:val="placeholder"/>
        </w:category>
        <w:types>
          <w:type w:val="bbPlcHdr"/>
        </w:types>
        <w:behaviors>
          <w:behavior w:val="content"/>
        </w:behaviors>
        <w:guid w:val="{E4D529DF-C66B-4F03-AC16-6DF0F736CC76}"/>
      </w:docPartPr>
      <w:docPartBody>
        <w:p w:rsidR="0075624B" w:rsidRDefault="00630B58">
          <w:pPr>
            <w:pStyle w:val="9693BD2102114BBCA527BF8DD1662628"/>
          </w:pPr>
          <w:r w:rsidRPr="006B476F">
            <w:rPr>
              <w:rStyle w:val="Textodelmarcadordeposicin"/>
            </w:rPr>
            <w:t>[Comentarios]</w:t>
          </w:r>
        </w:p>
      </w:docPartBody>
    </w:docPart>
    <w:docPart>
      <w:docPartPr>
        <w:name w:val="D9E314FA65C540299931048C4D7302FA"/>
        <w:category>
          <w:name w:val="General"/>
          <w:gallery w:val="placeholder"/>
        </w:category>
        <w:types>
          <w:type w:val="bbPlcHdr"/>
        </w:types>
        <w:behaviors>
          <w:behavior w:val="content"/>
        </w:behaviors>
        <w:guid w:val="{67EBCB7F-C157-456E-AA3D-3F014C485B6B}"/>
      </w:docPartPr>
      <w:docPartBody>
        <w:p w:rsidR="0075624B" w:rsidRDefault="00630B58">
          <w:pPr>
            <w:pStyle w:val="D9E314FA65C540299931048C4D7302FA"/>
          </w:pPr>
          <w:r w:rsidRPr="00B073B9">
            <w:rPr>
              <w:rStyle w:val="Textodelmarcadordeposicin"/>
            </w:rPr>
            <w:t>Haga clic aquí para escribir texto.</w:t>
          </w:r>
        </w:p>
      </w:docPartBody>
    </w:docPart>
    <w:docPart>
      <w:docPartPr>
        <w:name w:val="7295846B4BFE4FF3A92EA24F115B2940"/>
        <w:category>
          <w:name w:val="General"/>
          <w:gallery w:val="placeholder"/>
        </w:category>
        <w:types>
          <w:type w:val="bbPlcHdr"/>
        </w:types>
        <w:behaviors>
          <w:behavior w:val="content"/>
        </w:behaviors>
        <w:guid w:val="{0649A0E6-1F3E-41B7-9784-0DC7950D99FC}"/>
      </w:docPartPr>
      <w:docPartBody>
        <w:p w:rsidR="0075624B" w:rsidRDefault="00630B58">
          <w:pPr>
            <w:pStyle w:val="7295846B4BFE4FF3A92EA24F115B2940"/>
          </w:pPr>
          <w:r w:rsidRPr="00B073B9">
            <w:rPr>
              <w:rStyle w:val="Textodelmarcadordeposicin"/>
            </w:rPr>
            <w:t>Haga clic aquí para escribir texto.</w:t>
          </w:r>
        </w:p>
      </w:docPartBody>
    </w:docPart>
    <w:docPart>
      <w:docPartPr>
        <w:name w:val="CC4801D3E16E42D7A4E0953B97E20179"/>
        <w:category>
          <w:name w:val="General"/>
          <w:gallery w:val="placeholder"/>
        </w:category>
        <w:types>
          <w:type w:val="bbPlcHdr"/>
        </w:types>
        <w:behaviors>
          <w:behavior w:val="content"/>
        </w:behaviors>
        <w:guid w:val="{DCB6BF40-C106-4905-B4B1-C0ACFA1A9011}"/>
      </w:docPartPr>
      <w:docPartBody>
        <w:p w:rsidR="0075624B" w:rsidRDefault="00630B58">
          <w:pPr>
            <w:pStyle w:val="CC4801D3E16E42D7A4E0953B97E20179"/>
          </w:pPr>
          <w:r w:rsidRPr="00B073B9">
            <w:rPr>
              <w:rStyle w:val="Textodelmarcadordeposicin"/>
            </w:rPr>
            <w:t>Haga clic aquí para escribir texto.</w:t>
          </w:r>
        </w:p>
      </w:docPartBody>
    </w:docPart>
    <w:docPart>
      <w:docPartPr>
        <w:name w:val="25382129BEAA4ED4B9C66897DF614E70"/>
        <w:category>
          <w:name w:val="General"/>
          <w:gallery w:val="placeholder"/>
        </w:category>
        <w:types>
          <w:type w:val="bbPlcHdr"/>
        </w:types>
        <w:behaviors>
          <w:behavior w:val="content"/>
        </w:behaviors>
        <w:guid w:val="{398F2FBA-0252-4AFD-9E53-B08B6B30B00B}"/>
      </w:docPartPr>
      <w:docPartBody>
        <w:p w:rsidR="0075624B" w:rsidRDefault="00630B58">
          <w:pPr>
            <w:pStyle w:val="25382129BEAA4ED4B9C66897DF614E70"/>
          </w:pPr>
          <w:r w:rsidRPr="00B073B9">
            <w:rPr>
              <w:rStyle w:val="Textodelmarcadordeposicin"/>
            </w:rPr>
            <w:t>Haga clic aquí para escribir texto.</w:t>
          </w:r>
        </w:p>
      </w:docPartBody>
    </w:docPart>
    <w:docPart>
      <w:docPartPr>
        <w:name w:val="30F11C69FE45412096646749D9D591E4"/>
        <w:category>
          <w:name w:val="General"/>
          <w:gallery w:val="placeholder"/>
        </w:category>
        <w:types>
          <w:type w:val="bbPlcHdr"/>
        </w:types>
        <w:behaviors>
          <w:behavior w:val="content"/>
        </w:behaviors>
        <w:guid w:val="{9B42D26C-08FE-4CEB-B737-D71664010D8C}"/>
      </w:docPartPr>
      <w:docPartBody>
        <w:p w:rsidR="0075624B" w:rsidRDefault="00630B58">
          <w:pPr>
            <w:pStyle w:val="30F11C69FE45412096646749D9D591E4"/>
          </w:pPr>
          <w:r w:rsidRPr="00B073B9">
            <w:rPr>
              <w:rStyle w:val="Textodelmarcadordeposicin"/>
            </w:rPr>
            <w:t>Haga clic aquí para escribir texto.</w:t>
          </w:r>
        </w:p>
      </w:docPartBody>
    </w:docPart>
    <w:docPart>
      <w:docPartPr>
        <w:name w:val="26FB68B26BFF43D2AA4902E9FA415E61"/>
        <w:category>
          <w:name w:val="General"/>
          <w:gallery w:val="placeholder"/>
        </w:category>
        <w:types>
          <w:type w:val="bbPlcHdr"/>
        </w:types>
        <w:behaviors>
          <w:behavior w:val="content"/>
        </w:behaviors>
        <w:guid w:val="{6CD69C5E-0F73-4EC6-9891-917C40F28509}"/>
      </w:docPartPr>
      <w:docPartBody>
        <w:p w:rsidR="0075624B" w:rsidRDefault="00630B58">
          <w:pPr>
            <w:pStyle w:val="26FB68B26BFF43D2AA4902E9FA415E61"/>
          </w:pPr>
          <w:r w:rsidRPr="000D666F">
            <w:rPr>
              <w:rStyle w:val="Textodelmarcadordeposicin"/>
              <w:rFonts w:ascii="Arial Narrow" w:hAnsi="Arial Narrow"/>
              <w:sz w:val="18"/>
            </w:rPr>
            <w:t>Haga clic aquí para escribir texto.</w:t>
          </w:r>
        </w:p>
      </w:docPartBody>
    </w:docPart>
    <w:docPart>
      <w:docPartPr>
        <w:name w:val="21F4BA5E00B34D449BC002968AF52837"/>
        <w:category>
          <w:name w:val="General"/>
          <w:gallery w:val="placeholder"/>
        </w:category>
        <w:types>
          <w:type w:val="bbPlcHdr"/>
        </w:types>
        <w:behaviors>
          <w:behavior w:val="content"/>
        </w:behaviors>
        <w:guid w:val="{FA825CA8-7DA3-4034-A788-3E7719A59196}"/>
      </w:docPartPr>
      <w:docPartBody>
        <w:p w:rsidR="0075624B" w:rsidRDefault="00630B58">
          <w:pPr>
            <w:pStyle w:val="21F4BA5E00B34D449BC002968AF52837"/>
          </w:pPr>
          <w:r w:rsidRPr="000D666F">
            <w:rPr>
              <w:rStyle w:val="Textodelmarcadordeposicin"/>
              <w:rFonts w:ascii="Arial Narrow" w:hAnsi="Arial Narrow"/>
              <w:sz w:val="18"/>
            </w:rPr>
            <w:t>Haga clic aquí para escribir texto.</w:t>
          </w:r>
        </w:p>
      </w:docPartBody>
    </w:docPart>
    <w:docPart>
      <w:docPartPr>
        <w:name w:val="9A29DF6A8E62466A85B8D1FF9B3EB9BF"/>
        <w:category>
          <w:name w:val="General"/>
          <w:gallery w:val="placeholder"/>
        </w:category>
        <w:types>
          <w:type w:val="bbPlcHdr"/>
        </w:types>
        <w:behaviors>
          <w:behavior w:val="content"/>
        </w:behaviors>
        <w:guid w:val="{54F86B45-D098-4B02-AAC2-BDD798FD1031}"/>
      </w:docPartPr>
      <w:docPartBody>
        <w:p w:rsidR="0075624B" w:rsidRDefault="00630B58">
          <w:pPr>
            <w:pStyle w:val="9A29DF6A8E62466A85B8D1FF9B3EB9BF"/>
          </w:pPr>
          <w:r w:rsidRPr="000D666F">
            <w:rPr>
              <w:rStyle w:val="Textodelmarcadordeposicin"/>
              <w:rFonts w:ascii="Arial Narrow" w:hAnsi="Arial Narrow"/>
              <w:sz w:val="18"/>
            </w:rPr>
            <w:t>Haga clic aquí para escribir texto.</w:t>
          </w:r>
        </w:p>
      </w:docPartBody>
    </w:docPart>
    <w:docPart>
      <w:docPartPr>
        <w:name w:val="C489D7B97DBF4AEB92308B6819D506A2"/>
        <w:category>
          <w:name w:val="General"/>
          <w:gallery w:val="placeholder"/>
        </w:category>
        <w:types>
          <w:type w:val="bbPlcHdr"/>
        </w:types>
        <w:behaviors>
          <w:behavior w:val="content"/>
        </w:behaviors>
        <w:guid w:val="{2988C624-7175-40A5-9D5A-DBA372EB989C}"/>
      </w:docPartPr>
      <w:docPartBody>
        <w:p w:rsidR="004F65F8" w:rsidRDefault="006752CC">
          <w:r w:rsidRPr="00F64B76">
            <w:rPr>
              <w:rStyle w:val="Textodelmarcadordeposicin"/>
            </w:rPr>
            <w:t>[Título]</w:t>
          </w:r>
        </w:p>
      </w:docPartBody>
    </w:docPart>
    <w:docPart>
      <w:docPartPr>
        <w:name w:val="3737629EC0C2417CA88D73029616F775"/>
        <w:category>
          <w:name w:val="General"/>
          <w:gallery w:val="placeholder"/>
        </w:category>
        <w:types>
          <w:type w:val="bbPlcHdr"/>
        </w:types>
        <w:behaviors>
          <w:behavior w:val="content"/>
        </w:behaviors>
        <w:guid w:val="{35AF80C7-FA2E-4198-8101-7DAD737C2B1E}"/>
      </w:docPartPr>
      <w:docPartBody>
        <w:p w:rsidR="00DC006D" w:rsidRDefault="008138CE" w:rsidP="008138CE">
          <w:pPr>
            <w:pStyle w:val="3737629EC0C2417CA88D73029616F775"/>
          </w:pPr>
          <w:r w:rsidRPr="000D666F">
            <w:rPr>
              <w:rStyle w:val="Textodelmarcadordeposicin"/>
              <w:rFonts w:ascii="Arial Narrow" w:hAnsi="Arial Narrow"/>
              <w:sz w:val="18"/>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0B58"/>
    <w:rsid w:val="0004672C"/>
    <w:rsid w:val="000D0EFD"/>
    <w:rsid w:val="001325BF"/>
    <w:rsid w:val="001404CB"/>
    <w:rsid w:val="001847E1"/>
    <w:rsid w:val="0021570F"/>
    <w:rsid w:val="002165D1"/>
    <w:rsid w:val="002344A6"/>
    <w:rsid w:val="00381C51"/>
    <w:rsid w:val="003921AA"/>
    <w:rsid w:val="003A743E"/>
    <w:rsid w:val="003B7C85"/>
    <w:rsid w:val="003C6520"/>
    <w:rsid w:val="003D7782"/>
    <w:rsid w:val="0041339D"/>
    <w:rsid w:val="00436565"/>
    <w:rsid w:val="004745D3"/>
    <w:rsid w:val="004D0DB9"/>
    <w:rsid w:val="004D66DD"/>
    <w:rsid w:val="004F65F8"/>
    <w:rsid w:val="005B5F28"/>
    <w:rsid w:val="005D4691"/>
    <w:rsid w:val="005E7AB7"/>
    <w:rsid w:val="006278E3"/>
    <w:rsid w:val="00630B58"/>
    <w:rsid w:val="006752CC"/>
    <w:rsid w:val="00677559"/>
    <w:rsid w:val="006D257A"/>
    <w:rsid w:val="0075624B"/>
    <w:rsid w:val="007854DF"/>
    <w:rsid w:val="00795F92"/>
    <w:rsid w:val="008138CE"/>
    <w:rsid w:val="008269CC"/>
    <w:rsid w:val="00942748"/>
    <w:rsid w:val="00984329"/>
    <w:rsid w:val="00997939"/>
    <w:rsid w:val="009B144C"/>
    <w:rsid w:val="00A26217"/>
    <w:rsid w:val="00A3020E"/>
    <w:rsid w:val="00A44667"/>
    <w:rsid w:val="00A81E07"/>
    <w:rsid w:val="00AE268C"/>
    <w:rsid w:val="00B060F9"/>
    <w:rsid w:val="00B66D66"/>
    <w:rsid w:val="00BE0635"/>
    <w:rsid w:val="00C342FE"/>
    <w:rsid w:val="00C7157E"/>
    <w:rsid w:val="00CD216E"/>
    <w:rsid w:val="00D50561"/>
    <w:rsid w:val="00D75034"/>
    <w:rsid w:val="00DB0BAE"/>
    <w:rsid w:val="00DB3919"/>
    <w:rsid w:val="00DC006D"/>
    <w:rsid w:val="00E34B5F"/>
    <w:rsid w:val="00E75766"/>
    <w:rsid w:val="00F07CDF"/>
    <w:rsid w:val="00FC5C1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8138CE"/>
    <w:rPr>
      <w:color w:val="808080"/>
    </w:rPr>
  </w:style>
  <w:style w:type="paragraph" w:customStyle="1" w:styleId="80DC6A0F65984B98B8DCEB24878837D7">
    <w:name w:val="80DC6A0F65984B98B8DCEB24878837D7"/>
  </w:style>
  <w:style w:type="paragraph" w:customStyle="1" w:styleId="9693BD2102114BBCA527BF8DD1662628">
    <w:name w:val="9693BD2102114BBCA527BF8DD1662628"/>
  </w:style>
  <w:style w:type="paragraph" w:customStyle="1" w:styleId="D9E314FA65C540299931048C4D7302FA">
    <w:name w:val="D9E314FA65C540299931048C4D7302FA"/>
  </w:style>
  <w:style w:type="paragraph" w:customStyle="1" w:styleId="7295846B4BFE4FF3A92EA24F115B2940">
    <w:name w:val="7295846B4BFE4FF3A92EA24F115B2940"/>
  </w:style>
  <w:style w:type="paragraph" w:customStyle="1" w:styleId="CC4801D3E16E42D7A4E0953B97E20179">
    <w:name w:val="CC4801D3E16E42D7A4E0953B97E20179"/>
  </w:style>
  <w:style w:type="paragraph" w:customStyle="1" w:styleId="25382129BEAA4ED4B9C66897DF614E70">
    <w:name w:val="25382129BEAA4ED4B9C66897DF614E70"/>
  </w:style>
  <w:style w:type="paragraph" w:customStyle="1" w:styleId="30F11C69FE45412096646749D9D591E4">
    <w:name w:val="30F11C69FE45412096646749D9D591E4"/>
  </w:style>
  <w:style w:type="paragraph" w:customStyle="1" w:styleId="26FB68B26BFF43D2AA4902E9FA415E61">
    <w:name w:val="26FB68B26BFF43D2AA4902E9FA415E61"/>
  </w:style>
  <w:style w:type="paragraph" w:customStyle="1" w:styleId="21F4BA5E00B34D449BC002968AF52837">
    <w:name w:val="21F4BA5E00B34D449BC002968AF52837"/>
  </w:style>
  <w:style w:type="paragraph" w:customStyle="1" w:styleId="9A29DF6A8E62466A85B8D1FF9B3EB9BF">
    <w:name w:val="9A29DF6A8E62466A85B8D1FF9B3EB9BF"/>
  </w:style>
  <w:style w:type="paragraph" w:customStyle="1" w:styleId="3737629EC0C2417CA88D73029616F775">
    <w:name w:val="3737629EC0C2417CA88D73029616F775"/>
    <w:rsid w:val="008138CE"/>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SGNTJ">
  <a:themeElements>
    <a:clrScheme name="DGTDAJ">
      <a:dk1>
        <a:srgbClr val="323C47"/>
      </a:dk1>
      <a:lt1>
        <a:srgbClr val="FFFFFF"/>
      </a:lt1>
      <a:dk2>
        <a:srgbClr val="074E8E"/>
      </a:dk2>
      <a:lt2>
        <a:srgbClr val="E3F1FD"/>
      </a:lt2>
      <a:accent1>
        <a:srgbClr val="FFC400"/>
      </a:accent1>
      <a:accent2>
        <a:srgbClr val="0B6B0D"/>
      </a:accent2>
      <a:accent3>
        <a:srgbClr val="137ADB"/>
      </a:accent3>
      <a:accent4>
        <a:srgbClr val="F05C1D"/>
      </a:accent4>
      <a:accent5>
        <a:srgbClr val="F90C27"/>
      </a:accent5>
      <a:accent6>
        <a:srgbClr val="00B050"/>
      </a:accent6>
      <a:hlink>
        <a:srgbClr val="137ADB"/>
      </a:hlink>
      <a:folHlink>
        <a:srgbClr val="F2F2F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2016-06-16T00:00:00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10BC90-510F-4E27-8D22-A233A8438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PlantillaGenerica_documento_SGNTJ_v1.0 (7).dotx</Template>
  <TotalTime>355</TotalTime>
  <Pages>39</Pages>
  <Words>6322</Words>
  <Characters>34771</Characters>
  <Application>Microsoft Office Word</Application>
  <DocSecurity>0</DocSecurity>
  <Lines>289</Lines>
  <Paragraphs>82</Paragraphs>
  <ScaleCrop>false</ScaleCrop>
  <HeadingPairs>
    <vt:vector size="2" baseType="variant">
      <vt:variant>
        <vt:lpstr>Título</vt:lpstr>
      </vt:variant>
      <vt:variant>
        <vt:i4>1</vt:i4>
      </vt:variant>
    </vt:vector>
  </HeadingPairs>
  <TitlesOfParts>
    <vt:vector size="1" baseType="lpstr">
      <vt:lpstr>Anexos Documentación</vt:lpstr>
    </vt:vector>
  </TitlesOfParts>
  <Manager/>
  <Company/>
  <LinksUpToDate>false</LinksUpToDate>
  <CharactersWithSpaces>41011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Anexos Documentación</dc:title>
  <dc:subject/>
  <dc:creator>DGTDAJ</dc:creator>
  <cp:keywords/>
  <dc:description>Integración WS LexNET</dc:description>
  <cp:lastModifiedBy>Daniel Duarte Gonçalves Castañeda</cp:lastModifiedBy>
  <cp:revision>85</cp:revision>
  <cp:lastPrinted>2021-01-11T13:09:00Z</cp:lastPrinted>
  <dcterms:created xsi:type="dcterms:W3CDTF">2019-01-16T12:08:00Z</dcterms:created>
  <dcterms:modified xsi:type="dcterms:W3CDTF">2025-01-20T14:44:00Z</dcterms:modified>
  <cp:category/>
</cp:coreProperties>
</file>